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9.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661BF" w14:textId="77777777"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3" w14:textId="77777777" w:rsidR="008F1A7A" w:rsidRDefault="008F1A7A" w:rsidP="00EE7285">
      <w:pPr>
        <w:rPr>
          <w:noProof w:val="0"/>
        </w:rPr>
      </w:pPr>
    </w:p>
    <w:p w14:paraId="311661C4" w14:textId="77777777" w:rsidR="008F1A7A" w:rsidRDefault="008F1A7A" w:rsidP="00EE7285">
      <w:pPr>
        <w:rPr>
          <w:noProof w:val="0"/>
        </w:rPr>
      </w:pPr>
    </w:p>
    <w:p w14:paraId="311661C5" w14:textId="77777777" w:rsidR="00B9159C" w:rsidRPr="006376C2" w:rsidRDefault="00B9159C" w:rsidP="00B9159C">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8"/>
          <w:headerReference w:type="first" r:id="rId9"/>
          <w:footerReference w:type="first" r:id="rId10"/>
          <w:pgSz w:w="11906" w:h="16838" w:code="9"/>
          <w:pgMar w:top="1440" w:right="1440" w:bottom="1440" w:left="1440" w:header="709" w:footer="709" w:gutter="0"/>
          <w:cols w:space="708"/>
          <w:titlePg/>
          <w:docGrid w:linePitch="360"/>
        </w:sectPr>
      </w:pPr>
    </w:p>
    <w:p w14:paraId="5CBF6C0C" w14:textId="58B5E64C" w:rsidR="000E3B54" w:rsidRPr="0048566B" w:rsidRDefault="000E3B54" w:rsidP="000E3B54">
      <w:pPr>
        <w:pStyle w:val="Kop1"/>
        <w:rPr>
          <w:noProof w:val="0"/>
        </w:rPr>
      </w:pPr>
      <w:bookmarkStart w:id="0" w:name="_Toc355508814"/>
      <w:bookmarkStart w:id="1" w:name="_Toc474264127"/>
      <w:r>
        <w:rPr>
          <w:noProof w:val="0"/>
        </w:rPr>
        <w:lastRenderedPageBreak/>
        <w:t>Inhoudsopgave</w:t>
      </w:r>
      <w:bookmarkEnd w:id="0"/>
    </w:p>
    <w:p w14:paraId="31A331EF" w14:textId="77777777" w:rsidR="000E3B54" w:rsidRDefault="000E3B54" w:rsidP="00222158">
      <w:pPr>
        <w:pStyle w:val="Inhopg1"/>
      </w:pPr>
    </w:p>
    <w:bookmarkStart w:id="2" w:name="_Toc342428171"/>
    <w:bookmarkStart w:id="3" w:name="_Toc350365928"/>
    <w:bookmarkStart w:id="4" w:name="_Toc474264264"/>
    <w:bookmarkStart w:id="5" w:name="_Toc341360373"/>
    <w:bookmarkEnd w:id="1"/>
    <w:p w14:paraId="79FCFC49" w14:textId="77777777" w:rsidR="00CB7826" w:rsidRDefault="00CB7826" w:rsidP="00222158">
      <w:pPr>
        <w:pStyle w:val="Inhopg1"/>
        <w:rPr>
          <w:rFonts w:asciiTheme="minorHAnsi" w:eastAsiaTheme="minorEastAsia" w:hAnsiTheme="minorHAnsi" w:cstheme="minorBidi"/>
          <w:sz w:val="24"/>
          <w:szCs w:val="24"/>
          <w:lang w:eastAsia="ja-JP"/>
        </w:rPr>
      </w:pPr>
      <w:r>
        <w:rPr>
          <w:noProof w:val="0"/>
          <w:color w:val="auto"/>
        </w:rPr>
        <w:fldChar w:fldCharType="begin"/>
      </w:r>
      <w:r>
        <w:rPr>
          <w:noProof w:val="0"/>
        </w:rPr>
        <w:instrText xml:space="preserve"> TOC \o "1-3" </w:instrText>
      </w:r>
      <w:r>
        <w:rPr>
          <w:noProof w:val="0"/>
          <w:color w:val="auto"/>
        </w:rPr>
        <w:fldChar w:fldCharType="separate"/>
      </w:r>
      <w:r>
        <w:t>Inhoudsopgave</w:t>
      </w:r>
      <w:r>
        <w:tab/>
      </w:r>
      <w:r>
        <w:fldChar w:fldCharType="begin"/>
      </w:r>
      <w:r>
        <w:instrText xml:space="preserve"> PAGEREF _Toc355508814 \h </w:instrText>
      </w:r>
      <w:r>
        <w:fldChar w:fldCharType="separate"/>
      </w:r>
      <w:r w:rsidR="00094118">
        <w:t>2</w:t>
      </w:r>
      <w:r>
        <w:fldChar w:fldCharType="end"/>
      </w:r>
    </w:p>
    <w:p w14:paraId="79676711" w14:textId="77777777" w:rsidR="00CB7826" w:rsidRDefault="00CB7826" w:rsidP="00222158">
      <w:pPr>
        <w:pStyle w:val="Inhopg1"/>
        <w:rPr>
          <w:rFonts w:asciiTheme="minorHAnsi" w:eastAsiaTheme="minorEastAsia" w:hAnsiTheme="minorHAnsi" w:cstheme="minorBidi"/>
          <w:sz w:val="24"/>
          <w:szCs w:val="24"/>
          <w:lang w:eastAsia="ja-JP"/>
        </w:rPr>
      </w:pPr>
      <w:r>
        <w:t>Overzicht</w:t>
      </w:r>
      <w:r>
        <w:tab/>
      </w:r>
      <w:r>
        <w:fldChar w:fldCharType="begin"/>
      </w:r>
      <w:r>
        <w:instrText xml:space="preserve"> PAGEREF _Toc355508815 \h </w:instrText>
      </w:r>
      <w:r>
        <w:fldChar w:fldCharType="separate"/>
      </w:r>
      <w:r w:rsidR="00094118">
        <w:t>4</w:t>
      </w:r>
      <w:r>
        <w:fldChar w:fldCharType="end"/>
      </w:r>
    </w:p>
    <w:p w14:paraId="0EE9EAA5" w14:textId="77777777" w:rsidR="00CB7826" w:rsidRDefault="00CB7826" w:rsidP="00222158">
      <w:pPr>
        <w:pStyle w:val="Inhopg1"/>
        <w:rPr>
          <w:rFonts w:asciiTheme="minorHAnsi" w:eastAsiaTheme="minorEastAsia" w:hAnsiTheme="minorHAnsi" w:cstheme="minorBidi"/>
          <w:sz w:val="24"/>
          <w:szCs w:val="24"/>
          <w:lang w:eastAsia="ja-JP"/>
        </w:rPr>
      </w:pPr>
      <w:r>
        <w:t>Toetsplan van de kwalificatie trainer-coach 4</w:t>
      </w:r>
      <w:r>
        <w:tab/>
      </w:r>
      <w:r>
        <w:fldChar w:fldCharType="begin"/>
      </w:r>
      <w:r>
        <w:instrText xml:space="preserve"> PAGEREF _Toc355508816 \h </w:instrText>
      </w:r>
      <w:r>
        <w:fldChar w:fldCharType="separate"/>
      </w:r>
      <w:r w:rsidR="00094118">
        <w:t>5</w:t>
      </w:r>
      <w:r>
        <w:fldChar w:fldCharType="end"/>
      </w:r>
    </w:p>
    <w:p w14:paraId="3EDB6BF9" w14:textId="77777777" w:rsidR="00CB7826" w:rsidRDefault="00CB7826" w:rsidP="00905E34">
      <w:pPr>
        <w:pStyle w:val="Inhopg2"/>
        <w:rPr>
          <w:rFonts w:asciiTheme="minorHAnsi" w:eastAsiaTheme="minorEastAsia" w:hAnsiTheme="minorHAnsi" w:cstheme="minorBidi"/>
          <w:sz w:val="24"/>
          <w:szCs w:val="24"/>
          <w:lang w:eastAsia="ja-JP"/>
        </w:rPr>
      </w:pPr>
      <w:r w:rsidRPr="007911CB">
        <w:t>Algemene informatie voor de sportbond</w:t>
      </w:r>
      <w:r>
        <w:tab/>
      </w:r>
      <w:r>
        <w:fldChar w:fldCharType="begin"/>
      </w:r>
      <w:r>
        <w:instrText xml:space="preserve"> PAGEREF _Toc355508817 \h </w:instrText>
      </w:r>
      <w:r>
        <w:fldChar w:fldCharType="separate"/>
      </w:r>
      <w:r w:rsidR="00094118">
        <w:t>5</w:t>
      </w:r>
      <w:r>
        <w:fldChar w:fldCharType="end"/>
      </w:r>
    </w:p>
    <w:p w14:paraId="02C9F37F" w14:textId="13096EC3" w:rsidR="00CB7826" w:rsidRDefault="00CB7826" w:rsidP="00905E34">
      <w:pPr>
        <w:pStyle w:val="Inhopg2"/>
        <w:rPr>
          <w:rFonts w:asciiTheme="minorHAnsi" w:eastAsiaTheme="minorEastAsia" w:hAnsiTheme="minorHAnsi" w:cstheme="minorBidi"/>
          <w:sz w:val="24"/>
          <w:szCs w:val="24"/>
          <w:lang w:eastAsia="ja-JP"/>
        </w:rPr>
      </w:pPr>
      <w:r>
        <w:t>1.</w:t>
      </w:r>
      <w:r w:rsidR="00905E34">
        <w:t xml:space="preserve"> </w:t>
      </w:r>
      <w:r>
        <w:t>Diploma en deelkwalificaties</w:t>
      </w:r>
      <w:r>
        <w:tab/>
      </w:r>
      <w:r>
        <w:fldChar w:fldCharType="begin"/>
      </w:r>
      <w:r>
        <w:instrText xml:space="preserve"> PAGEREF _Toc355508818 \h </w:instrText>
      </w:r>
      <w:r>
        <w:fldChar w:fldCharType="separate"/>
      </w:r>
      <w:r w:rsidR="00094118">
        <w:t>5</w:t>
      </w:r>
      <w:r>
        <w:fldChar w:fldCharType="end"/>
      </w:r>
    </w:p>
    <w:p w14:paraId="188EFFEB" w14:textId="3037C9B9" w:rsidR="00CB7826" w:rsidRDefault="00CB7826" w:rsidP="00905E34">
      <w:pPr>
        <w:pStyle w:val="Inhopg2"/>
        <w:rPr>
          <w:rFonts w:asciiTheme="minorHAnsi" w:eastAsiaTheme="minorEastAsia" w:hAnsiTheme="minorHAnsi" w:cstheme="minorBidi"/>
          <w:sz w:val="24"/>
          <w:szCs w:val="24"/>
          <w:lang w:eastAsia="ja-JP"/>
        </w:rPr>
      </w:pPr>
      <w:r>
        <w:t>2.</w:t>
      </w:r>
      <w:r w:rsidR="00905E34">
        <w:t xml:space="preserve"> </w:t>
      </w:r>
      <w:r>
        <w:t>Kerntaken en werkprocessen</w:t>
      </w:r>
      <w:r>
        <w:tab/>
      </w:r>
      <w:r>
        <w:fldChar w:fldCharType="begin"/>
      </w:r>
      <w:r>
        <w:instrText xml:space="preserve"> PAGEREF _Toc355508819 \h </w:instrText>
      </w:r>
      <w:r>
        <w:fldChar w:fldCharType="separate"/>
      </w:r>
      <w:r w:rsidR="00094118">
        <w:t>5</w:t>
      </w:r>
      <w:r>
        <w:fldChar w:fldCharType="end"/>
      </w:r>
    </w:p>
    <w:p w14:paraId="40FC975E" w14:textId="007F59A8" w:rsidR="00CB7826" w:rsidRDefault="00CB7826" w:rsidP="00905E34">
      <w:pPr>
        <w:pStyle w:val="Inhopg2"/>
        <w:rPr>
          <w:rFonts w:asciiTheme="minorHAnsi" w:eastAsiaTheme="minorEastAsia" w:hAnsiTheme="minorHAnsi" w:cstheme="minorBidi"/>
          <w:sz w:val="24"/>
          <w:szCs w:val="24"/>
          <w:lang w:eastAsia="ja-JP"/>
        </w:rPr>
      </w:pPr>
      <w:r>
        <w:t>3.</w:t>
      </w:r>
      <w:r w:rsidR="00905E34">
        <w:t xml:space="preserve"> </w:t>
      </w:r>
      <w:r>
        <w:t>PVB’s</w:t>
      </w:r>
      <w:r>
        <w:tab/>
      </w:r>
      <w:r>
        <w:fldChar w:fldCharType="begin"/>
      </w:r>
      <w:r>
        <w:instrText xml:space="preserve"> PAGEREF _Toc355508820 \h </w:instrText>
      </w:r>
      <w:r>
        <w:fldChar w:fldCharType="separate"/>
      </w:r>
      <w:r w:rsidR="00094118">
        <w:t>6</w:t>
      </w:r>
      <w:r>
        <w:fldChar w:fldCharType="end"/>
      </w:r>
    </w:p>
    <w:p w14:paraId="3547B615" w14:textId="66CECE28" w:rsidR="00CB7826" w:rsidRDefault="00CB7826" w:rsidP="00905E34">
      <w:pPr>
        <w:pStyle w:val="Inhopg2"/>
        <w:rPr>
          <w:rFonts w:asciiTheme="minorHAnsi" w:eastAsiaTheme="minorEastAsia" w:hAnsiTheme="minorHAnsi" w:cstheme="minorBidi"/>
          <w:sz w:val="24"/>
          <w:szCs w:val="24"/>
          <w:lang w:eastAsia="ja-JP"/>
        </w:rPr>
      </w:pPr>
      <w:r>
        <w:t>4.</w:t>
      </w:r>
      <w:r w:rsidR="00905E34">
        <w:t xml:space="preserve"> </w:t>
      </w:r>
      <w:r>
        <w:t>Instructies voor de toetsingscommissie</w:t>
      </w:r>
      <w:r>
        <w:tab/>
      </w:r>
      <w:r>
        <w:fldChar w:fldCharType="begin"/>
      </w:r>
      <w:r>
        <w:instrText xml:space="preserve"> PAGEREF _Toc355508821 \h </w:instrText>
      </w:r>
      <w:r>
        <w:fldChar w:fldCharType="separate"/>
      </w:r>
      <w:r w:rsidR="00094118">
        <w:t>6</w:t>
      </w:r>
      <w:r>
        <w:fldChar w:fldCharType="end"/>
      </w:r>
    </w:p>
    <w:p w14:paraId="1B2121AB" w14:textId="585D72EB" w:rsidR="00CB7826" w:rsidRDefault="00CB7826" w:rsidP="00905E34">
      <w:pPr>
        <w:pStyle w:val="Inhopg2"/>
        <w:rPr>
          <w:rFonts w:asciiTheme="minorHAnsi" w:eastAsiaTheme="minorEastAsia" w:hAnsiTheme="minorHAnsi" w:cstheme="minorBidi"/>
          <w:sz w:val="24"/>
          <w:szCs w:val="24"/>
          <w:lang w:eastAsia="ja-JP"/>
        </w:rPr>
      </w:pPr>
      <w:r>
        <w:t>5.</w:t>
      </w:r>
      <w:r w:rsidR="00905E34">
        <w:t xml:space="preserve"> </w:t>
      </w:r>
      <w:r>
        <w:t>Instructies voor de PVB-beoordelaars</w:t>
      </w:r>
      <w:r>
        <w:tab/>
      </w:r>
      <w:r>
        <w:fldChar w:fldCharType="begin"/>
      </w:r>
      <w:r>
        <w:instrText xml:space="preserve"> PAGEREF _Toc355508822 \h </w:instrText>
      </w:r>
      <w:r>
        <w:fldChar w:fldCharType="separate"/>
      </w:r>
      <w:r w:rsidR="00094118">
        <w:t>6</w:t>
      </w:r>
      <w:r>
        <w:fldChar w:fldCharType="end"/>
      </w:r>
    </w:p>
    <w:p w14:paraId="61154F06" w14:textId="0D00BC9E" w:rsidR="00CB7826" w:rsidRDefault="00CB7826" w:rsidP="00905E34">
      <w:pPr>
        <w:pStyle w:val="Inhopg2"/>
      </w:pPr>
      <w:r>
        <w:t>6.</w:t>
      </w:r>
      <w:r w:rsidR="00905E34">
        <w:t xml:space="preserve"> </w:t>
      </w:r>
      <w:r>
        <w:t>Stappen voor de organisatie</w:t>
      </w:r>
      <w:r>
        <w:tab/>
      </w:r>
      <w:r>
        <w:fldChar w:fldCharType="begin"/>
      </w:r>
      <w:r>
        <w:instrText xml:space="preserve"> PAGEREF _Toc355508823 \h </w:instrText>
      </w:r>
      <w:r>
        <w:fldChar w:fldCharType="separate"/>
      </w:r>
      <w:r w:rsidR="00094118">
        <w:t>7</w:t>
      </w:r>
      <w:r>
        <w:fldChar w:fldCharType="end"/>
      </w:r>
    </w:p>
    <w:p w14:paraId="01A40C40" w14:textId="77777777" w:rsidR="006D64BB" w:rsidRDefault="006D64BB" w:rsidP="006D64BB">
      <w:pPr>
        <w:pStyle w:val="Inhopg2"/>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 xml:space="preserve"> </w:t>
      </w:r>
      <w:r>
        <w:t>Commissie van Beroep voor Toetsing</w:t>
      </w:r>
      <w:r>
        <w:tab/>
        <w:t>8</w:t>
      </w:r>
    </w:p>
    <w:p w14:paraId="098571F9" w14:textId="77777777" w:rsidR="00CB7826" w:rsidRDefault="00CB7826" w:rsidP="00222158">
      <w:pPr>
        <w:pStyle w:val="Inhopg1"/>
        <w:rPr>
          <w:rFonts w:asciiTheme="minorHAnsi" w:eastAsiaTheme="minorEastAsia" w:hAnsiTheme="minorHAnsi" w:cstheme="minorBidi"/>
          <w:sz w:val="24"/>
          <w:szCs w:val="24"/>
          <w:lang w:eastAsia="ja-JP"/>
        </w:rPr>
      </w:pPr>
      <w:r>
        <w:t>PVB 4.1 Geven van trainingen</w:t>
      </w:r>
      <w:r>
        <w:tab/>
      </w:r>
      <w:r>
        <w:fldChar w:fldCharType="begin"/>
      </w:r>
      <w:r>
        <w:instrText xml:space="preserve"> PAGEREF _Toc355508824 \h </w:instrText>
      </w:r>
      <w:r>
        <w:fldChar w:fldCharType="separate"/>
      </w:r>
      <w:r w:rsidR="00094118">
        <w:t>9</w:t>
      </w:r>
      <w:r>
        <w:fldChar w:fldCharType="end"/>
      </w:r>
    </w:p>
    <w:p w14:paraId="5F721A4C" w14:textId="77777777" w:rsidR="00CB7826" w:rsidRDefault="00CB7826" w:rsidP="00905E34">
      <w:pPr>
        <w:pStyle w:val="Inhopg2"/>
        <w:rPr>
          <w:rFonts w:asciiTheme="minorHAnsi" w:eastAsiaTheme="minorEastAsia" w:hAnsiTheme="minorHAnsi" w:cstheme="minorBidi"/>
          <w:sz w:val="24"/>
          <w:szCs w:val="24"/>
          <w:lang w:eastAsia="ja-JP"/>
        </w:rPr>
      </w:pPr>
      <w:r w:rsidRPr="007911CB">
        <w:rPr>
          <w:rFonts w:eastAsia="Times New Roman"/>
        </w:rPr>
        <w:t>Inleiding</w:t>
      </w:r>
      <w:r>
        <w:tab/>
      </w:r>
      <w:r>
        <w:fldChar w:fldCharType="begin"/>
      </w:r>
      <w:r>
        <w:instrText xml:space="preserve"> PAGEREF _Toc355508825 \h </w:instrText>
      </w:r>
      <w:r>
        <w:fldChar w:fldCharType="separate"/>
      </w:r>
      <w:r w:rsidR="00094118">
        <w:t>9</w:t>
      </w:r>
      <w:r>
        <w:fldChar w:fldCharType="end"/>
      </w:r>
    </w:p>
    <w:p w14:paraId="3767C255" w14:textId="6204DF0C" w:rsidR="00CB7826" w:rsidRDefault="00CB7826" w:rsidP="00905E34">
      <w:pPr>
        <w:pStyle w:val="Inhopg2"/>
        <w:rPr>
          <w:rFonts w:asciiTheme="minorHAnsi" w:eastAsiaTheme="minorEastAsia" w:hAnsiTheme="minorHAnsi" w:cstheme="minorBidi"/>
          <w:sz w:val="24"/>
          <w:szCs w:val="24"/>
          <w:lang w:eastAsia="ja-JP"/>
        </w:rPr>
      </w:pPr>
      <w:r>
        <w:t>1.</w:t>
      </w:r>
      <w:r w:rsidR="00905E34">
        <w:t xml:space="preserve"> </w:t>
      </w:r>
      <w:r>
        <w:t>Doelstelling</w:t>
      </w:r>
      <w:r>
        <w:tab/>
      </w:r>
      <w:r>
        <w:fldChar w:fldCharType="begin"/>
      </w:r>
      <w:r>
        <w:instrText xml:space="preserve"> PAGEREF _Toc355508826 \h </w:instrText>
      </w:r>
      <w:r>
        <w:fldChar w:fldCharType="separate"/>
      </w:r>
      <w:r w:rsidR="00094118">
        <w:t>9</w:t>
      </w:r>
      <w:r>
        <w:fldChar w:fldCharType="end"/>
      </w:r>
    </w:p>
    <w:p w14:paraId="2296FFDC" w14:textId="0B755BB8" w:rsidR="00CB7826" w:rsidRDefault="00CB7826" w:rsidP="00905E34">
      <w:pPr>
        <w:pStyle w:val="Inhopg2"/>
        <w:rPr>
          <w:rFonts w:asciiTheme="minorHAnsi" w:eastAsiaTheme="minorEastAsia" w:hAnsiTheme="minorHAnsi" w:cstheme="minorBidi"/>
          <w:sz w:val="24"/>
          <w:szCs w:val="24"/>
          <w:lang w:eastAsia="ja-JP"/>
        </w:rPr>
      </w:pPr>
      <w:r>
        <w:t>2.</w:t>
      </w:r>
      <w:r w:rsidR="00905E34">
        <w:t xml:space="preserve"> </w:t>
      </w:r>
      <w:r>
        <w:t>Opdracht</w:t>
      </w:r>
      <w:r>
        <w:tab/>
      </w:r>
      <w:r>
        <w:fldChar w:fldCharType="begin"/>
      </w:r>
      <w:r>
        <w:instrText xml:space="preserve"> PAGEREF _Toc355508827 \h </w:instrText>
      </w:r>
      <w:r>
        <w:fldChar w:fldCharType="separate"/>
      </w:r>
      <w:r w:rsidR="00094118">
        <w:t>9</w:t>
      </w:r>
      <w:r>
        <w:fldChar w:fldCharType="end"/>
      </w:r>
    </w:p>
    <w:p w14:paraId="15E2719E" w14:textId="7DDEE086" w:rsidR="00CB7826" w:rsidRDefault="00CB7826" w:rsidP="00905E34">
      <w:pPr>
        <w:pStyle w:val="Inhopg2"/>
        <w:rPr>
          <w:rFonts w:asciiTheme="minorHAnsi" w:eastAsiaTheme="minorEastAsia" w:hAnsiTheme="minorHAnsi" w:cstheme="minorBidi"/>
          <w:sz w:val="24"/>
          <w:szCs w:val="24"/>
          <w:lang w:eastAsia="ja-JP"/>
        </w:rPr>
      </w:pPr>
      <w:r>
        <w:t>3.</w:t>
      </w:r>
      <w:r w:rsidR="00905E34">
        <w:t xml:space="preserve"> </w:t>
      </w:r>
      <w:r>
        <w:t>Eisen voor toelating PVB</w:t>
      </w:r>
      <w:r>
        <w:tab/>
      </w:r>
      <w:r>
        <w:fldChar w:fldCharType="begin"/>
      </w:r>
      <w:r>
        <w:instrText xml:space="preserve"> PAGEREF _Toc355508828 \h </w:instrText>
      </w:r>
      <w:r>
        <w:fldChar w:fldCharType="separate"/>
      </w:r>
      <w:r w:rsidR="00094118">
        <w:t>9</w:t>
      </w:r>
      <w:r>
        <w:fldChar w:fldCharType="end"/>
      </w:r>
    </w:p>
    <w:p w14:paraId="2B2D73F2" w14:textId="5D4CA213" w:rsidR="00CB7826" w:rsidRDefault="00CB7826" w:rsidP="00905E34">
      <w:pPr>
        <w:pStyle w:val="Inhopg2"/>
        <w:rPr>
          <w:rFonts w:asciiTheme="minorHAnsi" w:eastAsiaTheme="minorEastAsia" w:hAnsiTheme="minorHAnsi" w:cstheme="minorBidi"/>
          <w:sz w:val="24"/>
          <w:szCs w:val="24"/>
          <w:lang w:eastAsia="ja-JP"/>
        </w:rPr>
      </w:pPr>
      <w:r>
        <w:t>4.</w:t>
      </w:r>
      <w:r w:rsidR="00905E34">
        <w:t xml:space="preserve"> </w:t>
      </w:r>
      <w:r>
        <w:t>Onderdelen PVB</w:t>
      </w:r>
      <w:r>
        <w:tab/>
      </w:r>
      <w:r>
        <w:fldChar w:fldCharType="begin"/>
      </w:r>
      <w:r>
        <w:instrText xml:space="preserve"> PAGEREF _Toc355508829 \h </w:instrText>
      </w:r>
      <w:r>
        <w:fldChar w:fldCharType="separate"/>
      </w:r>
      <w:r w:rsidR="00094118">
        <w:t>9</w:t>
      </w:r>
      <w:r>
        <w:fldChar w:fldCharType="end"/>
      </w:r>
    </w:p>
    <w:p w14:paraId="09C5D193" w14:textId="76FA0799" w:rsidR="00CB7826" w:rsidRDefault="00CB7826" w:rsidP="00905E34">
      <w:pPr>
        <w:pStyle w:val="Inhopg2"/>
        <w:rPr>
          <w:rFonts w:asciiTheme="minorHAnsi" w:eastAsiaTheme="minorEastAsia" w:hAnsiTheme="minorHAnsi" w:cstheme="minorBidi"/>
          <w:sz w:val="24"/>
          <w:szCs w:val="24"/>
          <w:lang w:eastAsia="ja-JP"/>
        </w:rPr>
      </w:pPr>
      <w:r>
        <w:t>5.</w:t>
      </w:r>
      <w:r w:rsidR="00905E34">
        <w:t xml:space="preserve"> </w:t>
      </w:r>
      <w:r>
        <w:t>Afnamecondities en locatie</w:t>
      </w:r>
      <w:r>
        <w:tab/>
      </w:r>
      <w:r>
        <w:fldChar w:fldCharType="begin"/>
      </w:r>
      <w:r>
        <w:instrText xml:space="preserve"> PAGEREF _Toc355508830 \h </w:instrText>
      </w:r>
      <w:r>
        <w:fldChar w:fldCharType="separate"/>
      </w:r>
      <w:r w:rsidR="00094118">
        <w:t>9</w:t>
      </w:r>
      <w:r>
        <w:fldChar w:fldCharType="end"/>
      </w:r>
    </w:p>
    <w:p w14:paraId="0505B2E5" w14:textId="05623A0C" w:rsidR="00CB7826" w:rsidRDefault="00CB7826" w:rsidP="00905E34">
      <w:pPr>
        <w:pStyle w:val="Inhopg2"/>
        <w:rPr>
          <w:rFonts w:asciiTheme="minorHAnsi" w:eastAsiaTheme="minorEastAsia" w:hAnsiTheme="minorHAnsi" w:cstheme="minorBidi"/>
          <w:sz w:val="24"/>
          <w:szCs w:val="24"/>
          <w:lang w:eastAsia="ja-JP"/>
        </w:rPr>
      </w:pPr>
      <w:r>
        <w:t>6.</w:t>
      </w:r>
      <w:r w:rsidR="00905E34">
        <w:t xml:space="preserve"> </w:t>
      </w:r>
      <w:r>
        <w:t>Richtlijnen</w:t>
      </w:r>
      <w:r>
        <w:tab/>
      </w:r>
      <w:r>
        <w:fldChar w:fldCharType="begin"/>
      </w:r>
      <w:r>
        <w:instrText xml:space="preserve"> PAGEREF _Toc355508831 \h </w:instrText>
      </w:r>
      <w:r>
        <w:fldChar w:fldCharType="separate"/>
      </w:r>
      <w:r w:rsidR="00094118">
        <w:t>10</w:t>
      </w:r>
      <w:r>
        <w:fldChar w:fldCharType="end"/>
      </w:r>
    </w:p>
    <w:p w14:paraId="46ACC166" w14:textId="77777777" w:rsidR="00CB7826" w:rsidRDefault="00CB7826" w:rsidP="00905E34">
      <w:pPr>
        <w:pStyle w:val="Inhopg2"/>
        <w:rPr>
          <w:rFonts w:asciiTheme="minorHAnsi" w:eastAsiaTheme="minorEastAsia" w:hAnsiTheme="minorHAnsi" w:cstheme="minorBidi"/>
          <w:sz w:val="24"/>
          <w:szCs w:val="24"/>
          <w:lang w:eastAsia="ja-JP"/>
        </w:rPr>
      </w:pPr>
      <w:r>
        <w:t xml:space="preserve">Protocol PVB 4.1 Geven van trainingen – </w:t>
      </w:r>
      <w:r w:rsidRPr="007911CB">
        <w:rPr>
          <w:i/>
        </w:rPr>
        <w:t>portfoliobeoordeling</w:t>
      </w:r>
      <w:r>
        <w:tab/>
      </w:r>
      <w:r>
        <w:fldChar w:fldCharType="begin"/>
      </w:r>
      <w:r>
        <w:instrText xml:space="preserve"> PAGEREF _Toc355508832 \h </w:instrText>
      </w:r>
      <w:r>
        <w:fldChar w:fldCharType="separate"/>
      </w:r>
      <w:r w:rsidR="00094118">
        <w:t>11</w:t>
      </w:r>
      <w:r>
        <w:fldChar w:fldCharType="end"/>
      </w:r>
    </w:p>
    <w:p w14:paraId="6C844776" w14:textId="77777777" w:rsidR="00CB7826" w:rsidRDefault="00CB7826" w:rsidP="00905E34">
      <w:pPr>
        <w:pStyle w:val="Inhopg2"/>
        <w:rPr>
          <w:rFonts w:asciiTheme="minorHAnsi" w:eastAsiaTheme="minorEastAsia" w:hAnsiTheme="minorHAnsi" w:cstheme="minorBidi"/>
          <w:sz w:val="24"/>
          <w:szCs w:val="24"/>
          <w:lang w:eastAsia="ja-JP"/>
        </w:rPr>
      </w:pPr>
      <w:r>
        <w:t xml:space="preserve">Protocol PVB 4.1 Geven van trainingen – </w:t>
      </w:r>
      <w:r w:rsidRPr="007911CB">
        <w:rPr>
          <w:i/>
        </w:rPr>
        <w:t>praktijkbeoordeling</w:t>
      </w:r>
      <w:r>
        <w:tab/>
      </w:r>
      <w:r>
        <w:fldChar w:fldCharType="begin"/>
      </w:r>
      <w:r>
        <w:instrText xml:space="preserve"> PAGEREF _Toc355508833 \h </w:instrText>
      </w:r>
      <w:r>
        <w:fldChar w:fldCharType="separate"/>
      </w:r>
      <w:r w:rsidR="00094118">
        <w:t>13</w:t>
      </w:r>
      <w:r>
        <w:fldChar w:fldCharType="end"/>
      </w:r>
    </w:p>
    <w:p w14:paraId="29B658CE" w14:textId="77777777" w:rsidR="00CB7826" w:rsidRDefault="00CB7826" w:rsidP="00222158">
      <w:pPr>
        <w:pStyle w:val="Inhopg1"/>
        <w:rPr>
          <w:rFonts w:asciiTheme="minorHAnsi" w:eastAsiaTheme="minorEastAsia" w:hAnsiTheme="minorHAnsi" w:cstheme="minorBidi"/>
          <w:sz w:val="24"/>
          <w:szCs w:val="24"/>
          <w:lang w:eastAsia="ja-JP"/>
        </w:rPr>
      </w:pPr>
      <w:r>
        <w:t>PVB 4.2 Coachen bij wedstrijden (praktijkvariant)</w:t>
      </w:r>
      <w:r>
        <w:tab/>
      </w:r>
      <w:r>
        <w:fldChar w:fldCharType="begin"/>
      </w:r>
      <w:r>
        <w:instrText xml:space="preserve"> PAGEREF _Toc355508834 \h </w:instrText>
      </w:r>
      <w:r>
        <w:fldChar w:fldCharType="separate"/>
      </w:r>
      <w:r w:rsidR="00094118">
        <w:t>15</w:t>
      </w:r>
      <w:r>
        <w:fldChar w:fldCharType="end"/>
      </w:r>
    </w:p>
    <w:p w14:paraId="53798FB5" w14:textId="77777777" w:rsidR="00CB7826" w:rsidRDefault="00CB7826" w:rsidP="00905E34">
      <w:pPr>
        <w:pStyle w:val="Inhopg2"/>
        <w:rPr>
          <w:rFonts w:asciiTheme="minorHAnsi" w:eastAsiaTheme="minorEastAsia" w:hAnsiTheme="minorHAnsi" w:cstheme="minorBidi"/>
          <w:sz w:val="24"/>
          <w:szCs w:val="24"/>
          <w:lang w:eastAsia="ja-JP"/>
        </w:rPr>
      </w:pPr>
      <w:r w:rsidRPr="007911CB">
        <w:rPr>
          <w:rFonts w:eastAsia="Times New Roman"/>
        </w:rPr>
        <w:t>Inleiding</w:t>
      </w:r>
      <w:r>
        <w:tab/>
      </w:r>
      <w:r>
        <w:fldChar w:fldCharType="begin"/>
      </w:r>
      <w:r>
        <w:instrText xml:space="preserve"> PAGEREF _Toc355508835 \h </w:instrText>
      </w:r>
      <w:r>
        <w:fldChar w:fldCharType="separate"/>
      </w:r>
      <w:r w:rsidR="00094118">
        <w:t>15</w:t>
      </w:r>
      <w:r>
        <w:fldChar w:fldCharType="end"/>
      </w:r>
    </w:p>
    <w:p w14:paraId="798AE76B" w14:textId="192BA836" w:rsidR="00CB7826" w:rsidRDefault="00CB7826" w:rsidP="00905E34">
      <w:pPr>
        <w:pStyle w:val="Inhopg2"/>
        <w:rPr>
          <w:rFonts w:asciiTheme="minorHAnsi" w:eastAsiaTheme="minorEastAsia" w:hAnsiTheme="minorHAnsi" w:cstheme="minorBidi"/>
          <w:sz w:val="24"/>
          <w:szCs w:val="24"/>
          <w:lang w:eastAsia="ja-JP"/>
        </w:rPr>
      </w:pPr>
      <w:r>
        <w:t>1.</w:t>
      </w:r>
      <w:r w:rsidR="00905E34">
        <w:t xml:space="preserve"> </w:t>
      </w:r>
      <w:r>
        <w:t>Doelstelling</w:t>
      </w:r>
      <w:r>
        <w:tab/>
      </w:r>
      <w:r>
        <w:fldChar w:fldCharType="begin"/>
      </w:r>
      <w:r>
        <w:instrText xml:space="preserve"> PAGEREF _Toc355508836 \h </w:instrText>
      </w:r>
      <w:r>
        <w:fldChar w:fldCharType="separate"/>
      </w:r>
      <w:r w:rsidR="00094118">
        <w:t>15</w:t>
      </w:r>
      <w:r>
        <w:fldChar w:fldCharType="end"/>
      </w:r>
    </w:p>
    <w:p w14:paraId="60DCFDD0" w14:textId="62649F78" w:rsidR="00CB7826" w:rsidRDefault="00CB7826" w:rsidP="00905E34">
      <w:pPr>
        <w:pStyle w:val="Inhopg2"/>
        <w:rPr>
          <w:rFonts w:asciiTheme="minorHAnsi" w:eastAsiaTheme="minorEastAsia" w:hAnsiTheme="minorHAnsi" w:cstheme="minorBidi"/>
          <w:sz w:val="24"/>
          <w:szCs w:val="24"/>
          <w:lang w:eastAsia="ja-JP"/>
        </w:rPr>
      </w:pPr>
      <w:r>
        <w:t>2.</w:t>
      </w:r>
      <w:r w:rsidR="00905E34">
        <w:t xml:space="preserve"> </w:t>
      </w:r>
      <w:r>
        <w:t>Opdracht</w:t>
      </w:r>
      <w:r>
        <w:tab/>
      </w:r>
      <w:r>
        <w:fldChar w:fldCharType="begin"/>
      </w:r>
      <w:r>
        <w:instrText xml:space="preserve"> PAGEREF _Toc355508837 \h </w:instrText>
      </w:r>
      <w:r>
        <w:fldChar w:fldCharType="separate"/>
      </w:r>
      <w:r w:rsidR="00094118">
        <w:t>15</w:t>
      </w:r>
      <w:r>
        <w:fldChar w:fldCharType="end"/>
      </w:r>
    </w:p>
    <w:p w14:paraId="1901FDD7" w14:textId="37550956" w:rsidR="00CB7826" w:rsidRDefault="00CB7826" w:rsidP="00905E34">
      <w:pPr>
        <w:pStyle w:val="Inhopg2"/>
        <w:rPr>
          <w:rFonts w:asciiTheme="minorHAnsi" w:eastAsiaTheme="minorEastAsia" w:hAnsiTheme="minorHAnsi" w:cstheme="minorBidi"/>
          <w:sz w:val="24"/>
          <w:szCs w:val="24"/>
          <w:lang w:eastAsia="ja-JP"/>
        </w:rPr>
      </w:pPr>
      <w:r>
        <w:t>3.</w:t>
      </w:r>
      <w:r w:rsidR="00905E34">
        <w:t xml:space="preserve"> </w:t>
      </w:r>
      <w:r>
        <w:t>Eisen voor toelating PVB</w:t>
      </w:r>
      <w:r>
        <w:tab/>
      </w:r>
      <w:r>
        <w:fldChar w:fldCharType="begin"/>
      </w:r>
      <w:r>
        <w:instrText xml:space="preserve"> PAGEREF _Toc355508838 \h </w:instrText>
      </w:r>
      <w:r>
        <w:fldChar w:fldCharType="separate"/>
      </w:r>
      <w:r w:rsidR="00094118">
        <w:t>15</w:t>
      </w:r>
      <w:r>
        <w:fldChar w:fldCharType="end"/>
      </w:r>
    </w:p>
    <w:p w14:paraId="7C73DC72" w14:textId="3705E41C" w:rsidR="00CB7826" w:rsidRDefault="00CB7826" w:rsidP="00905E34">
      <w:pPr>
        <w:pStyle w:val="Inhopg2"/>
        <w:rPr>
          <w:rFonts w:asciiTheme="minorHAnsi" w:eastAsiaTheme="minorEastAsia" w:hAnsiTheme="minorHAnsi" w:cstheme="minorBidi"/>
          <w:sz w:val="24"/>
          <w:szCs w:val="24"/>
          <w:lang w:eastAsia="ja-JP"/>
        </w:rPr>
      </w:pPr>
      <w:r>
        <w:t>4.</w:t>
      </w:r>
      <w:r w:rsidR="00905E34">
        <w:t xml:space="preserve"> </w:t>
      </w:r>
      <w:r>
        <w:t>Onderdelen PVB</w:t>
      </w:r>
      <w:r>
        <w:tab/>
      </w:r>
      <w:r>
        <w:fldChar w:fldCharType="begin"/>
      </w:r>
      <w:r>
        <w:instrText xml:space="preserve"> PAGEREF _Toc355508839 \h </w:instrText>
      </w:r>
      <w:r>
        <w:fldChar w:fldCharType="separate"/>
      </w:r>
      <w:r w:rsidR="00094118">
        <w:t>15</w:t>
      </w:r>
      <w:r>
        <w:fldChar w:fldCharType="end"/>
      </w:r>
    </w:p>
    <w:p w14:paraId="03DCFC3A" w14:textId="2128A2B2" w:rsidR="00CB7826" w:rsidRDefault="00CB7826" w:rsidP="00905E34">
      <w:pPr>
        <w:pStyle w:val="Inhopg2"/>
        <w:rPr>
          <w:rFonts w:asciiTheme="minorHAnsi" w:eastAsiaTheme="minorEastAsia" w:hAnsiTheme="minorHAnsi" w:cstheme="minorBidi"/>
          <w:sz w:val="24"/>
          <w:szCs w:val="24"/>
          <w:lang w:eastAsia="ja-JP"/>
        </w:rPr>
      </w:pPr>
      <w:r>
        <w:t>5.</w:t>
      </w:r>
      <w:r w:rsidR="00905E34">
        <w:t xml:space="preserve"> </w:t>
      </w:r>
      <w:r>
        <w:t>Afnamecondities</w:t>
      </w:r>
      <w:r>
        <w:tab/>
      </w:r>
      <w:r>
        <w:fldChar w:fldCharType="begin"/>
      </w:r>
      <w:r>
        <w:instrText xml:space="preserve"> PAGEREF _Toc355508840 \h </w:instrText>
      </w:r>
      <w:r>
        <w:fldChar w:fldCharType="separate"/>
      </w:r>
      <w:r w:rsidR="00094118">
        <w:t>15</w:t>
      </w:r>
      <w:r>
        <w:fldChar w:fldCharType="end"/>
      </w:r>
    </w:p>
    <w:p w14:paraId="4FC4E575" w14:textId="38B3B6A5" w:rsidR="00CB7826" w:rsidRDefault="00CB7826" w:rsidP="00905E34">
      <w:pPr>
        <w:pStyle w:val="Inhopg2"/>
        <w:rPr>
          <w:rFonts w:asciiTheme="minorHAnsi" w:eastAsiaTheme="minorEastAsia" w:hAnsiTheme="minorHAnsi" w:cstheme="minorBidi"/>
          <w:sz w:val="24"/>
          <w:szCs w:val="24"/>
          <w:lang w:eastAsia="ja-JP"/>
        </w:rPr>
      </w:pPr>
      <w:r>
        <w:t>6.</w:t>
      </w:r>
      <w:r w:rsidR="00905E34">
        <w:t xml:space="preserve"> </w:t>
      </w:r>
      <w:r>
        <w:t>Richtlijnen</w:t>
      </w:r>
      <w:r>
        <w:tab/>
      </w:r>
      <w:r>
        <w:fldChar w:fldCharType="begin"/>
      </w:r>
      <w:r>
        <w:instrText xml:space="preserve"> PAGEREF _Toc355508841 \h </w:instrText>
      </w:r>
      <w:r>
        <w:fldChar w:fldCharType="separate"/>
      </w:r>
      <w:r w:rsidR="00094118">
        <w:t>16</w:t>
      </w:r>
      <w:r>
        <w:fldChar w:fldCharType="end"/>
      </w:r>
    </w:p>
    <w:p w14:paraId="4FA38FAC" w14:textId="77777777" w:rsidR="00CB7826" w:rsidRDefault="00CB7826" w:rsidP="00905E34">
      <w:pPr>
        <w:pStyle w:val="Inhopg2"/>
        <w:rPr>
          <w:rFonts w:asciiTheme="minorHAnsi" w:eastAsiaTheme="minorEastAsia" w:hAnsiTheme="minorHAnsi" w:cstheme="minorBidi"/>
          <w:sz w:val="24"/>
          <w:szCs w:val="24"/>
          <w:lang w:eastAsia="ja-JP"/>
        </w:rPr>
      </w:pPr>
      <w:r>
        <w:t xml:space="preserve">Protocol PVB 4.2 Coachen bij wedstrijden – </w:t>
      </w:r>
      <w:r w:rsidRPr="007911CB">
        <w:rPr>
          <w:i/>
        </w:rPr>
        <w:t>portfoliobeoordeling</w:t>
      </w:r>
      <w:r>
        <w:tab/>
      </w:r>
      <w:r>
        <w:fldChar w:fldCharType="begin"/>
      </w:r>
      <w:r>
        <w:instrText xml:space="preserve"> PAGEREF _Toc355508842 \h </w:instrText>
      </w:r>
      <w:r>
        <w:fldChar w:fldCharType="separate"/>
      </w:r>
      <w:r w:rsidR="00094118">
        <w:t>17</w:t>
      </w:r>
      <w:r>
        <w:fldChar w:fldCharType="end"/>
      </w:r>
    </w:p>
    <w:p w14:paraId="50CB8EFA" w14:textId="77777777" w:rsidR="00CB7826" w:rsidRDefault="00CB7826" w:rsidP="00905E34">
      <w:pPr>
        <w:pStyle w:val="Inhopg2"/>
        <w:rPr>
          <w:rFonts w:asciiTheme="minorHAnsi" w:eastAsiaTheme="minorEastAsia" w:hAnsiTheme="minorHAnsi" w:cstheme="minorBidi"/>
          <w:sz w:val="24"/>
          <w:szCs w:val="24"/>
          <w:lang w:eastAsia="ja-JP"/>
        </w:rPr>
      </w:pPr>
      <w:r>
        <w:t xml:space="preserve">Protocol PVB 4.2 Coachen bij wedstrijden – </w:t>
      </w:r>
      <w:r w:rsidRPr="007911CB">
        <w:rPr>
          <w:i/>
        </w:rPr>
        <w:t>praktijkbeoordeling</w:t>
      </w:r>
      <w:r>
        <w:tab/>
      </w:r>
      <w:r>
        <w:fldChar w:fldCharType="begin"/>
      </w:r>
      <w:r>
        <w:instrText xml:space="preserve"> PAGEREF _Toc355508843 \h </w:instrText>
      </w:r>
      <w:r>
        <w:fldChar w:fldCharType="separate"/>
      </w:r>
      <w:r w:rsidR="00094118">
        <w:t>19</w:t>
      </w:r>
      <w:r>
        <w:fldChar w:fldCharType="end"/>
      </w:r>
    </w:p>
    <w:p w14:paraId="2C38F054" w14:textId="77777777" w:rsidR="00CB7826" w:rsidRDefault="00CB7826" w:rsidP="00222158">
      <w:pPr>
        <w:pStyle w:val="Inhopg1"/>
        <w:rPr>
          <w:rFonts w:asciiTheme="minorHAnsi" w:eastAsiaTheme="minorEastAsia" w:hAnsiTheme="minorHAnsi" w:cstheme="minorBidi"/>
          <w:sz w:val="24"/>
          <w:szCs w:val="24"/>
          <w:lang w:eastAsia="ja-JP"/>
        </w:rPr>
      </w:pPr>
      <w:r>
        <w:t>PVB 4.2 Coachen bij wedstrijden (portfoliobeoordeling)</w:t>
      </w:r>
      <w:r>
        <w:tab/>
      </w:r>
      <w:r>
        <w:fldChar w:fldCharType="begin"/>
      </w:r>
      <w:r>
        <w:instrText xml:space="preserve"> PAGEREF _Toc355508844 \h </w:instrText>
      </w:r>
      <w:r>
        <w:fldChar w:fldCharType="separate"/>
      </w:r>
      <w:r w:rsidR="00094118">
        <w:t>21</w:t>
      </w:r>
      <w:r>
        <w:fldChar w:fldCharType="end"/>
      </w:r>
    </w:p>
    <w:p w14:paraId="1F688263" w14:textId="77777777" w:rsidR="00CB7826" w:rsidRDefault="00CB7826" w:rsidP="00905E34">
      <w:pPr>
        <w:pStyle w:val="Inhopg2"/>
        <w:rPr>
          <w:rFonts w:asciiTheme="minorHAnsi" w:eastAsiaTheme="minorEastAsia" w:hAnsiTheme="minorHAnsi" w:cstheme="minorBidi"/>
          <w:sz w:val="24"/>
          <w:szCs w:val="24"/>
          <w:lang w:eastAsia="ja-JP"/>
        </w:rPr>
      </w:pPr>
      <w:r w:rsidRPr="007911CB">
        <w:rPr>
          <w:rFonts w:eastAsia="Times New Roman"/>
        </w:rPr>
        <w:t>Inleiding</w:t>
      </w:r>
      <w:r>
        <w:tab/>
      </w:r>
      <w:r>
        <w:fldChar w:fldCharType="begin"/>
      </w:r>
      <w:r>
        <w:instrText xml:space="preserve"> PAGEREF _Toc355508845 \h </w:instrText>
      </w:r>
      <w:r>
        <w:fldChar w:fldCharType="separate"/>
      </w:r>
      <w:r w:rsidR="00094118">
        <w:t>21</w:t>
      </w:r>
      <w:r>
        <w:fldChar w:fldCharType="end"/>
      </w:r>
    </w:p>
    <w:p w14:paraId="075EC877" w14:textId="07D05AB2" w:rsidR="00CB7826" w:rsidRDefault="00CB7826" w:rsidP="00905E34">
      <w:pPr>
        <w:pStyle w:val="Inhopg2"/>
        <w:rPr>
          <w:rFonts w:asciiTheme="minorHAnsi" w:eastAsiaTheme="minorEastAsia" w:hAnsiTheme="minorHAnsi" w:cstheme="minorBidi"/>
          <w:sz w:val="24"/>
          <w:szCs w:val="24"/>
          <w:lang w:eastAsia="ja-JP"/>
        </w:rPr>
      </w:pPr>
      <w:r>
        <w:t>1.</w:t>
      </w:r>
      <w:r w:rsidR="00905E34">
        <w:t xml:space="preserve"> </w:t>
      </w:r>
      <w:r>
        <w:t>Doelstelling</w:t>
      </w:r>
      <w:r>
        <w:tab/>
      </w:r>
      <w:r>
        <w:fldChar w:fldCharType="begin"/>
      </w:r>
      <w:r>
        <w:instrText xml:space="preserve"> PAGEREF _Toc355508846 \h </w:instrText>
      </w:r>
      <w:r>
        <w:fldChar w:fldCharType="separate"/>
      </w:r>
      <w:r w:rsidR="00094118">
        <w:t>21</w:t>
      </w:r>
      <w:r>
        <w:fldChar w:fldCharType="end"/>
      </w:r>
    </w:p>
    <w:p w14:paraId="5A3D2F0E" w14:textId="6A66CF3B" w:rsidR="00CB7826" w:rsidRDefault="00CB7826" w:rsidP="00905E34">
      <w:pPr>
        <w:pStyle w:val="Inhopg2"/>
        <w:rPr>
          <w:rFonts w:asciiTheme="minorHAnsi" w:eastAsiaTheme="minorEastAsia" w:hAnsiTheme="minorHAnsi" w:cstheme="minorBidi"/>
          <w:sz w:val="24"/>
          <w:szCs w:val="24"/>
          <w:lang w:eastAsia="ja-JP"/>
        </w:rPr>
      </w:pPr>
      <w:r>
        <w:t>2.</w:t>
      </w:r>
      <w:r w:rsidR="00905E34">
        <w:t xml:space="preserve"> </w:t>
      </w:r>
      <w:r>
        <w:t>Opdracht</w:t>
      </w:r>
      <w:r>
        <w:tab/>
      </w:r>
      <w:r>
        <w:fldChar w:fldCharType="begin"/>
      </w:r>
      <w:r>
        <w:instrText xml:space="preserve"> PAGEREF _Toc355508847 \h </w:instrText>
      </w:r>
      <w:r>
        <w:fldChar w:fldCharType="separate"/>
      </w:r>
      <w:r w:rsidR="00094118">
        <w:t>21</w:t>
      </w:r>
      <w:r>
        <w:fldChar w:fldCharType="end"/>
      </w:r>
    </w:p>
    <w:p w14:paraId="78432445" w14:textId="12A69F99" w:rsidR="00CB7826" w:rsidRDefault="00CB7826" w:rsidP="00905E34">
      <w:pPr>
        <w:pStyle w:val="Inhopg2"/>
        <w:rPr>
          <w:rFonts w:asciiTheme="minorHAnsi" w:eastAsiaTheme="minorEastAsia" w:hAnsiTheme="minorHAnsi" w:cstheme="minorBidi"/>
          <w:sz w:val="24"/>
          <w:szCs w:val="24"/>
          <w:lang w:eastAsia="ja-JP"/>
        </w:rPr>
      </w:pPr>
      <w:r>
        <w:t>3.</w:t>
      </w:r>
      <w:r w:rsidR="00905E34">
        <w:t xml:space="preserve"> </w:t>
      </w:r>
      <w:r>
        <w:t>Eisen voor toelating PVB</w:t>
      </w:r>
      <w:r>
        <w:tab/>
      </w:r>
      <w:r>
        <w:fldChar w:fldCharType="begin"/>
      </w:r>
      <w:r>
        <w:instrText xml:space="preserve"> PAGEREF _Toc355508848 \h </w:instrText>
      </w:r>
      <w:r>
        <w:fldChar w:fldCharType="separate"/>
      </w:r>
      <w:r w:rsidR="00094118">
        <w:t>21</w:t>
      </w:r>
      <w:r>
        <w:fldChar w:fldCharType="end"/>
      </w:r>
    </w:p>
    <w:p w14:paraId="42D35265" w14:textId="099DEAD1" w:rsidR="00CB7826" w:rsidRDefault="00CB7826" w:rsidP="00905E34">
      <w:pPr>
        <w:pStyle w:val="Inhopg2"/>
        <w:rPr>
          <w:rFonts w:asciiTheme="minorHAnsi" w:eastAsiaTheme="minorEastAsia" w:hAnsiTheme="minorHAnsi" w:cstheme="minorBidi"/>
          <w:sz w:val="24"/>
          <w:szCs w:val="24"/>
          <w:lang w:eastAsia="ja-JP"/>
        </w:rPr>
      </w:pPr>
      <w:r>
        <w:t>4.</w:t>
      </w:r>
      <w:r w:rsidR="00905E34">
        <w:t xml:space="preserve"> </w:t>
      </w:r>
      <w:r>
        <w:t>Onderdelen PVB</w:t>
      </w:r>
      <w:r>
        <w:tab/>
      </w:r>
      <w:r>
        <w:fldChar w:fldCharType="begin"/>
      </w:r>
      <w:r>
        <w:instrText xml:space="preserve"> PAGEREF _Toc355508849 \h </w:instrText>
      </w:r>
      <w:r>
        <w:fldChar w:fldCharType="separate"/>
      </w:r>
      <w:r w:rsidR="00094118">
        <w:t>21</w:t>
      </w:r>
      <w:r>
        <w:fldChar w:fldCharType="end"/>
      </w:r>
    </w:p>
    <w:p w14:paraId="400CB2C0" w14:textId="39F31EF9" w:rsidR="00CB7826" w:rsidRDefault="00CB7826" w:rsidP="00905E34">
      <w:pPr>
        <w:pStyle w:val="Inhopg2"/>
        <w:rPr>
          <w:rFonts w:asciiTheme="minorHAnsi" w:eastAsiaTheme="minorEastAsia" w:hAnsiTheme="minorHAnsi" w:cstheme="minorBidi"/>
          <w:sz w:val="24"/>
          <w:szCs w:val="24"/>
          <w:lang w:eastAsia="ja-JP"/>
        </w:rPr>
      </w:pPr>
      <w:r>
        <w:t>5.</w:t>
      </w:r>
      <w:r w:rsidR="00905E34">
        <w:t xml:space="preserve"> </w:t>
      </w:r>
      <w:r>
        <w:t>Afnamecondities</w:t>
      </w:r>
      <w:r>
        <w:tab/>
      </w:r>
      <w:r>
        <w:fldChar w:fldCharType="begin"/>
      </w:r>
      <w:r>
        <w:instrText xml:space="preserve"> PAGEREF _Toc355508850 \h </w:instrText>
      </w:r>
      <w:r>
        <w:fldChar w:fldCharType="separate"/>
      </w:r>
      <w:r w:rsidR="00094118">
        <w:t>21</w:t>
      </w:r>
      <w:r>
        <w:fldChar w:fldCharType="end"/>
      </w:r>
    </w:p>
    <w:p w14:paraId="42324338" w14:textId="4BB31B02" w:rsidR="00CB7826" w:rsidRDefault="00CB7826" w:rsidP="00905E34">
      <w:pPr>
        <w:pStyle w:val="Inhopg2"/>
        <w:rPr>
          <w:rFonts w:asciiTheme="minorHAnsi" w:eastAsiaTheme="minorEastAsia" w:hAnsiTheme="minorHAnsi" w:cstheme="minorBidi"/>
          <w:sz w:val="24"/>
          <w:szCs w:val="24"/>
          <w:lang w:eastAsia="ja-JP"/>
        </w:rPr>
      </w:pPr>
      <w:r>
        <w:t>6.</w:t>
      </w:r>
      <w:r w:rsidR="00905E34">
        <w:t xml:space="preserve"> </w:t>
      </w:r>
      <w:r>
        <w:t>Richtlijnen</w:t>
      </w:r>
      <w:r>
        <w:tab/>
      </w:r>
      <w:r>
        <w:fldChar w:fldCharType="begin"/>
      </w:r>
      <w:r>
        <w:instrText xml:space="preserve"> PAGEREF _Toc355508851 \h </w:instrText>
      </w:r>
      <w:r>
        <w:fldChar w:fldCharType="separate"/>
      </w:r>
      <w:r w:rsidR="00094118">
        <w:t>22</w:t>
      </w:r>
      <w:r>
        <w:fldChar w:fldCharType="end"/>
      </w:r>
    </w:p>
    <w:p w14:paraId="1D49A286" w14:textId="77777777" w:rsidR="00CB7826" w:rsidRDefault="00CB7826" w:rsidP="00905E34">
      <w:pPr>
        <w:pStyle w:val="Inhopg2"/>
        <w:rPr>
          <w:rFonts w:asciiTheme="minorHAnsi" w:eastAsiaTheme="minorEastAsia" w:hAnsiTheme="minorHAnsi" w:cstheme="minorBidi"/>
          <w:sz w:val="24"/>
          <w:szCs w:val="24"/>
          <w:lang w:eastAsia="ja-JP"/>
        </w:rPr>
      </w:pPr>
      <w:r>
        <w:t xml:space="preserve">Protocol PVB 4.2 Coachen bij wedstrijden – </w:t>
      </w:r>
      <w:r w:rsidRPr="007911CB">
        <w:rPr>
          <w:i/>
        </w:rPr>
        <w:t>portfoliobeoordeling</w:t>
      </w:r>
      <w:r>
        <w:tab/>
      </w:r>
      <w:r>
        <w:fldChar w:fldCharType="begin"/>
      </w:r>
      <w:r>
        <w:instrText xml:space="preserve"> PAGEREF _Toc355508852 \h </w:instrText>
      </w:r>
      <w:r>
        <w:fldChar w:fldCharType="separate"/>
      </w:r>
      <w:r w:rsidR="00094118">
        <w:t>23</w:t>
      </w:r>
      <w:r>
        <w:fldChar w:fldCharType="end"/>
      </w:r>
    </w:p>
    <w:p w14:paraId="2CECA6BA" w14:textId="77777777" w:rsidR="00CB7826" w:rsidRPr="00222158" w:rsidRDefault="00CB7826" w:rsidP="00222158">
      <w:pPr>
        <w:pStyle w:val="Inhopg1"/>
        <w:rPr>
          <w:rFonts w:asciiTheme="minorHAnsi" w:eastAsiaTheme="minorEastAsia" w:hAnsiTheme="minorHAnsi" w:cstheme="minorBidi"/>
          <w:sz w:val="24"/>
          <w:szCs w:val="24"/>
          <w:lang w:eastAsia="ja-JP"/>
        </w:rPr>
      </w:pPr>
      <w:r w:rsidRPr="00222158">
        <w:t>PVB 4.3 Ondersteunen sporttechnisch beleid</w:t>
      </w:r>
      <w:r w:rsidRPr="00222158">
        <w:tab/>
      </w:r>
      <w:r w:rsidRPr="00222158">
        <w:fldChar w:fldCharType="begin"/>
      </w:r>
      <w:r w:rsidRPr="00222158">
        <w:instrText xml:space="preserve"> PAGEREF _Toc355508853 \h </w:instrText>
      </w:r>
      <w:r w:rsidRPr="00222158">
        <w:fldChar w:fldCharType="separate"/>
      </w:r>
      <w:r w:rsidR="00094118" w:rsidRPr="00222158">
        <w:t>25</w:t>
      </w:r>
      <w:r w:rsidRPr="00222158">
        <w:fldChar w:fldCharType="end"/>
      </w:r>
    </w:p>
    <w:p w14:paraId="0DC50251" w14:textId="77777777" w:rsidR="00CB7826" w:rsidRDefault="00CB7826" w:rsidP="00905E34">
      <w:pPr>
        <w:pStyle w:val="Inhopg2"/>
        <w:rPr>
          <w:rFonts w:asciiTheme="minorHAnsi" w:eastAsiaTheme="minorEastAsia" w:hAnsiTheme="minorHAnsi" w:cstheme="minorBidi"/>
          <w:sz w:val="24"/>
          <w:szCs w:val="24"/>
          <w:lang w:eastAsia="ja-JP"/>
        </w:rPr>
      </w:pPr>
      <w:r w:rsidRPr="007911CB">
        <w:rPr>
          <w:rFonts w:eastAsia="Times New Roman"/>
        </w:rPr>
        <w:t>Inleiding</w:t>
      </w:r>
      <w:r>
        <w:tab/>
      </w:r>
      <w:r>
        <w:fldChar w:fldCharType="begin"/>
      </w:r>
      <w:r>
        <w:instrText xml:space="preserve"> PAGEREF _Toc355508854 \h </w:instrText>
      </w:r>
      <w:r>
        <w:fldChar w:fldCharType="separate"/>
      </w:r>
      <w:r w:rsidR="00094118">
        <w:t>25</w:t>
      </w:r>
      <w:r>
        <w:fldChar w:fldCharType="end"/>
      </w:r>
    </w:p>
    <w:p w14:paraId="59F6A19C" w14:textId="32504B05" w:rsidR="00CB7826" w:rsidRDefault="00CB7826" w:rsidP="00905E34">
      <w:pPr>
        <w:pStyle w:val="Inhopg2"/>
        <w:rPr>
          <w:rFonts w:asciiTheme="minorHAnsi" w:eastAsiaTheme="minorEastAsia" w:hAnsiTheme="minorHAnsi" w:cstheme="minorBidi"/>
          <w:sz w:val="24"/>
          <w:szCs w:val="24"/>
          <w:lang w:eastAsia="ja-JP"/>
        </w:rPr>
      </w:pPr>
      <w:r>
        <w:lastRenderedPageBreak/>
        <w:t>1.</w:t>
      </w:r>
      <w:r w:rsidR="00905E34">
        <w:t xml:space="preserve"> </w:t>
      </w:r>
      <w:r>
        <w:t>Doelstelling</w:t>
      </w:r>
      <w:r>
        <w:tab/>
      </w:r>
      <w:r>
        <w:fldChar w:fldCharType="begin"/>
      </w:r>
      <w:r>
        <w:instrText xml:space="preserve"> PAGEREF _Toc355508855 \h </w:instrText>
      </w:r>
      <w:r>
        <w:fldChar w:fldCharType="separate"/>
      </w:r>
      <w:r w:rsidR="00094118">
        <w:t>25</w:t>
      </w:r>
      <w:r>
        <w:fldChar w:fldCharType="end"/>
      </w:r>
    </w:p>
    <w:p w14:paraId="65A2C2C0" w14:textId="3186F315" w:rsidR="00CB7826" w:rsidRDefault="00CB7826" w:rsidP="00905E34">
      <w:pPr>
        <w:pStyle w:val="Inhopg2"/>
        <w:rPr>
          <w:rFonts w:asciiTheme="minorHAnsi" w:eastAsiaTheme="minorEastAsia" w:hAnsiTheme="minorHAnsi" w:cstheme="minorBidi"/>
          <w:sz w:val="24"/>
          <w:szCs w:val="24"/>
          <w:lang w:eastAsia="ja-JP"/>
        </w:rPr>
      </w:pPr>
      <w:r>
        <w:t>2.</w:t>
      </w:r>
      <w:r w:rsidR="00905E34">
        <w:t xml:space="preserve"> </w:t>
      </w:r>
      <w:r>
        <w:t>Opdracht</w:t>
      </w:r>
      <w:r>
        <w:tab/>
      </w:r>
      <w:r>
        <w:fldChar w:fldCharType="begin"/>
      </w:r>
      <w:r>
        <w:instrText xml:space="preserve"> PAGEREF _Toc355508856 \h </w:instrText>
      </w:r>
      <w:r>
        <w:fldChar w:fldCharType="separate"/>
      </w:r>
      <w:r w:rsidR="00094118">
        <w:t>25</w:t>
      </w:r>
      <w:r>
        <w:fldChar w:fldCharType="end"/>
      </w:r>
    </w:p>
    <w:p w14:paraId="30161ADD" w14:textId="21077C90" w:rsidR="00CB7826" w:rsidRDefault="00CB7826" w:rsidP="00905E34">
      <w:pPr>
        <w:pStyle w:val="Inhopg2"/>
        <w:rPr>
          <w:rFonts w:asciiTheme="minorHAnsi" w:eastAsiaTheme="minorEastAsia" w:hAnsiTheme="minorHAnsi" w:cstheme="minorBidi"/>
          <w:sz w:val="24"/>
          <w:szCs w:val="24"/>
          <w:lang w:eastAsia="ja-JP"/>
        </w:rPr>
      </w:pPr>
      <w:r>
        <w:t>3.</w:t>
      </w:r>
      <w:r w:rsidR="00905E34">
        <w:t xml:space="preserve"> </w:t>
      </w:r>
      <w:r>
        <w:t>Eisen voor toelating PVB</w:t>
      </w:r>
      <w:r>
        <w:tab/>
      </w:r>
      <w:r>
        <w:fldChar w:fldCharType="begin"/>
      </w:r>
      <w:r>
        <w:instrText xml:space="preserve"> PAGEREF _Toc355508857 \h </w:instrText>
      </w:r>
      <w:r>
        <w:fldChar w:fldCharType="separate"/>
      </w:r>
      <w:r w:rsidR="00094118">
        <w:t>25</w:t>
      </w:r>
      <w:r>
        <w:fldChar w:fldCharType="end"/>
      </w:r>
    </w:p>
    <w:p w14:paraId="5B116554" w14:textId="06F139EC" w:rsidR="00CB7826" w:rsidRDefault="00CB7826" w:rsidP="00905E34">
      <w:pPr>
        <w:pStyle w:val="Inhopg2"/>
        <w:rPr>
          <w:rFonts w:asciiTheme="minorHAnsi" w:eastAsiaTheme="minorEastAsia" w:hAnsiTheme="minorHAnsi" w:cstheme="minorBidi"/>
          <w:sz w:val="24"/>
          <w:szCs w:val="24"/>
          <w:lang w:eastAsia="ja-JP"/>
        </w:rPr>
      </w:pPr>
      <w:r>
        <w:t>4.</w:t>
      </w:r>
      <w:r w:rsidR="00905E34">
        <w:t xml:space="preserve"> </w:t>
      </w:r>
      <w:r>
        <w:t>Onderdelen PVB</w:t>
      </w:r>
      <w:r>
        <w:tab/>
      </w:r>
      <w:r>
        <w:fldChar w:fldCharType="begin"/>
      </w:r>
      <w:r>
        <w:instrText xml:space="preserve"> PAGEREF _Toc355508858 \h </w:instrText>
      </w:r>
      <w:r>
        <w:fldChar w:fldCharType="separate"/>
      </w:r>
      <w:r w:rsidR="00094118">
        <w:t>25</w:t>
      </w:r>
      <w:r>
        <w:fldChar w:fldCharType="end"/>
      </w:r>
    </w:p>
    <w:p w14:paraId="45692793" w14:textId="2CF6B509" w:rsidR="00CB7826" w:rsidRDefault="00CB7826" w:rsidP="00905E34">
      <w:pPr>
        <w:pStyle w:val="Inhopg2"/>
        <w:rPr>
          <w:rFonts w:asciiTheme="minorHAnsi" w:eastAsiaTheme="minorEastAsia" w:hAnsiTheme="minorHAnsi" w:cstheme="minorBidi"/>
          <w:sz w:val="24"/>
          <w:szCs w:val="24"/>
          <w:lang w:eastAsia="ja-JP"/>
        </w:rPr>
      </w:pPr>
      <w:r>
        <w:t>5.</w:t>
      </w:r>
      <w:r w:rsidR="00905E34">
        <w:t xml:space="preserve"> </w:t>
      </w:r>
      <w:r>
        <w:t>Afnamecondities</w:t>
      </w:r>
      <w:r>
        <w:tab/>
      </w:r>
      <w:r>
        <w:fldChar w:fldCharType="begin"/>
      </w:r>
      <w:r>
        <w:instrText xml:space="preserve"> PAGEREF _Toc355508859 \h </w:instrText>
      </w:r>
      <w:r>
        <w:fldChar w:fldCharType="separate"/>
      </w:r>
      <w:r w:rsidR="00094118">
        <w:t>25</w:t>
      </w:r>
      <w:r>
        <w:fldChar w:fldCharType="end"/>
      </w:r>
    </w:p>
    <w:p w14:paraId="6E2006FE" w14:textId="05603C06" w:rsidR="00CB7826" w:rsidRDefault="00CB7826" w:rsidP="00905E34">
      <w:pPr>
        <w:pStyle w:val="Inhopg2"/>
        <w:rPr>
          <w:rFonts w:asciiTheme="minorHAnsi" w:eastAsiaTheme="minorEastAsia" w:hAnsiTheme="minorHAnsi" w:cstheme="minorBidi"/>
          <w:sz w:val="24"/>
          <w:szCs w:val="24"/>
          <w:lang w:eastAsia="ja-JP"/>
        </w:rPr>
      </w:pPr>
      <w:r>
        <w:t>6.</w:t>
      </w:r>
      <w:r w:rsidR="00905E34">
        <w:t xml:space="preserve"> </w:t>
      </w:r>
      <w:r>
        <w:t>Richtlijnen</w:t>
      </w:r>
      <w:r>
        <w:tab/>
      </w:r>
      <w:r>
        <w:fldChar w:fldCharType="begin"/>
      </w:r>
      <w:r>
        <w:instrText xml:space="preserve"> PAGEREF _Toc355508860 \h </w:instrText>
      </w:r>
      <w:r>
        <w:fldChar w:fldCharType="separate"/>
      </w:r>
      <w:r w:rsidR="00094118">
        <w:t>25</w:t>
      </w:r>
      <w:r>
        <w:fldChar w:fldCharType="end"/>
      </w:r>
    </w:p>
    <w:p w14:paraId="5DB9413F" w14:textId="77777777" w:rsidR="00CB7826" w:rsidRDefault="00CB7826" w:rsidP="00905E34">
      <w:pPr>
        <w:pStyle w:val="Inhopg2"/>
        <w:rPr>
          <w:rFonts w:asciiTheme="minorHAnsi" w:eastAsiaTheme="minorEastAsia" w:hAnsiTheme="minorHAnsi" w:cstheme="minorBidi"/>
          <w:sz w:val="24"/>
          <w:szCs w:val="24"/>
          <w:lang w:eastAsia="ja-JP"/>
        </w:rPr>
      </w:pPr>
      <w:r>
        <w:t xml:space="preserve">Protocol PVB 4.3 Ondersteunen sporttechnisch beleid – </w:t>
      </w:r>
      <w:r w:rsidRPr="007911CB">
        <w:rPr>
          <w:i/>
        </w:rPr>
        <w:t>portfoliobeoordeling</w:t>
      </w:r>
      <w:r>
        <w:tab/>
      </w:r>
      <w:r>
        <w:fldChar w:fldCharType="begin"/>
      </w:r>
      <w:r>
        <w:instrText xml:space="preserve"> PAGEREF _Toc355508861 \h </w:instrText>
      </w:r>
      <w:r>
        <w:fldChar w:fldCharType="separate"/>
      </w:r>
      <w:r w:rsidR="00094118">
        <w:t>27</w:t>
      </w:r>
      <w:r>
        <w:fldChar w:fldCharType="end"/>
      </w:r>
    </w:p>
    <w:p w14:paraId="2708FB35" w14:textId="77777777" w:rsidR="00CB7826" w:rsidRDefault="00CB7826" w:rsidP="00222158">
      <w:pPr>
        <w:pStyle w:val="Inhopg1"/>
        <w:rPr>
          <w:rFonts w:asciiTheme="minorHAnsi" w:eastAsiaTheme="minorEastAsia" w:hAnsiTheme="minorHAnsi" w:cstheme="minorBidi"/>
          <w:sz w:val="24"/>
          <w:szCs w:val="24"/>
          <w:lang w:eastAsia="ja-JP"/>
        </w:rPr>
      </w:pPr>
      <w:r w:rsidRPr="007911CB">
        <w:t>PVB 4.5 Samenwerken met begeleidingsteam en</w:t>
      </w:r>
      <w:r>
        <w:t xml:space="preserve"> </w:t>
      </w:r>
      <w:r w:rsidRPr="007911CB">
        <w:t>onderhouden van externe contacten</w:t>
      </w:r>
      <w:r>
        <w:tab/>
      </w:r>
      <w:r>
        <w:fldChar w:fldCharType="begin"/>
      </w:r>
      <w:r>
        <w:instrText xml:space="preserve"> PAGEREF _Toc355508862 \h </w:instrText>
      </w:r>
      <w:r>
        <w:fldChar w:fldCharType="separate"/>
      </w:r>
      <w:r w:rsidR="00094118">
        <w:t>29</w:t>
      </w:r>
      <w:r>
        <w:fldChar w:fldCharType="end"/>
      </w:r>
    </w:p>
    <w:p w14:paraId="1E99FA9F" w14:textId="77777777" w:rsidR="00CB7826" w:rsidRDefault="00CB7826" w:rsidP="00905E34">
      <w:pPr>
        <w:pStyle w:val="Inhopg2"/>
        <w:rPr>
          <w:rFonts w:asciiTheme="minorHAnsi" w:eastAsiaTheme="minorEastAsia" w:hAnsiTheme="minorHAnsi" w:cstheme="minorBidi"/>
          <w:sz w:val="24"/>
          <w:szCs w:val="24"/>
          <w:lang w:eastAsia="ja-JP"/>
        </w:rPr>
      </w:pPr>
      <w:r w:rsidRPr="007911CB">
        <w:rPr>
          <w:rFonts w:eastAsia="Times New Roman"/>
        </w:rPr>
        <w:t>Inleiding</w:t>
      </w:r>
      <w:r>
        <w:tab/>
      </w:r>
      <w:r>
        <w:fldChar w:fldCharType="begin"/>
      </w:r>
      <w:r>
        <w:instrText xml:space="preserve"> PAGEREF _Toc355508863 \h </w:instrText>
      </w:r>
      <w:r>
        <w:fldChar w:fldCharType="separate"/>
      </w:r>
      <w:r w:rsidR="00094118">
        <w:t>29</w:t>
      </w:r>
      <w:r>
        <w:fldChar w:fldCharType="end"/>
      </w:r>
    </w:p>
    <w:p w14:paraId="14305B7D" w14:textId="7B320083" w:rsidR="00CB7826" w:rsidRDefault="00CB7826" w:rsidP="00905E34">
      <w:pPr>
        <w:pStyle w:val="Inhopg2"/>
        <w:rPr>
          <w:rFonts w:asciiTheme="minorHAnsi" w:eastAsiaTheme="minorEastAsia" w:hAnsiTheme="minorHAnsi" w:cstheme="minorBidi"/>
          <w:sz w:val="24"/>
          <w:szCs w:val="24"/>
          <w:lang w:eastAsia="ja-JP"/>
        </w:rPr>
      </w:pPr>
      <w:r>
        <w:t>1.</w:t>
      </w:r>
      <w:r w:rsidR="00905E34">
        <w:t xml:space="preserve"> </w:t>
      </w:r>
      <w:r>
        <w:t>Doelstelling</w:t>
      </w:r>
      <w:r>
        <w:tab/>
      </w:r>
      <w:r>
        <w:fldChar w:fldCharType="begin"/>
      </w:r>
      <w:r>
        <w:instrText xml:space="preserve"> PAGEREF _Toc355508864 \h </w:instrText>
      </w:r>
      <w:r>
        <w:fldChar w:fldCharType="separate"/>
      </w:r>
      <w:r w:rsidR="00094118">
        <w:t>29</w:t>
      </w:r>
      <w:r>
        <w:fldChar w:fldCharType="end"/>
      </w:r>
    </w:p>
    <w:p w14:paraId="1E3286F4" w14:textId="71E8BD98" w:rsidR="00CB7826" w:rsidRDefault="00CB7826" w:rsidP="00905E34">
      <w:pPr>
        <w:pStyle w:val="Inhopg2"/>
        <w:rPr>
          <w:rFonts w:asciiTheme="minorHAnsi" w:eastAsiaTheme="minorEastAsia" w:hAnsiTheme="minorHAnsi" w:cstheme="minorBidi"/>
          <w:sz w:val="24"/>
          <w:szCs w:val="24"/>
          <w:lang w:eastAsia="ja-JP"/>
        </w:rPr>
      </w:pPr>
      <w:r>
        <w:t>2.</w:t>
      </w:r>
      <w:r w:rsidR="00905E34">
        <w:t xml:space="preserve"> </w:t>
      </w:r>
      <w:r>
        <w:t>Opdracht</w:t>
      </w:r>
      <w:r>
        <w:tab/>
      </w:r>
      <w:r>
        <w:fldChar w:fldCharType="begin"/>
      </w:r>
      <w:r>
        <w:instrText xml:space="preserve"> PAGEREF _Toc355508865 \h </w:instrText>
      </w:r>
      <w:r>
        <w:fldChar w:fldCharType="separate"/>
      </w:r>
      <w:r w:rsidR="00094118">
        <w:t>29</w:t>
      </w:r>
      <w:r>
        <w:fldChar w:fldCharType="end"/>
      </w:r>
    </w:p>
    <w:p w14:paraId="13700F7E" w14:textId="0B78E1BE" w:rsidR="00CB7826" w:rsidRDefault="00CB7826" w:rsidP="00905E34">
      <w:pPr>
        <w:pStyle w:val="Inhopg2"/>
        <w:rPr>
          <w:rFonts w:asciiTheme="minorHAnsi" w:eastAsiaTheme="minorEastAsia" w:hAnsiTheme="minorHAnsi" w:cstheme="minorBidi"/>
          <w:sz w:val="24"/>
          <w:szCs w:val="24"/>
          <w:lang w:eastAsia="ja-JP"/>
        </w:rPr>
      </w:pPr>
      <w:r>
        <w:t>3.</w:t>
      </w:r>
      <w:r w:rsidR="00905E34">
        <w:t xml:space="preserve"> </w:t>
      </w:r>
      <w:r>
        <w:t>Eisen voor toelating PVB</w:t>
      </w:r>
      <w:r>
        <w:tab/>
      </w:r>
      <w:r>
        <w:fldChar w:fldCharType="begin"/>
      </w:r>
      <w:r>
        <w:instrText xml:space="preserve"> PAGEREF _Toc355508866 \h </w:instrText>
      </w:r>
      <w:r>
        <w:fldChar w:fldCharType="separate"/>
      </w:r>
      <w:r w:rsidR="00094118">
        <w:t>29</w:t>
      </w:r>
      <w:r>
        <w:fldChar w:fldCharType="end"/>
      </w:r>
    </w:p>
    <w:p w14:paraId="4D0F07E0" w14:textId="35D63756" w:rsidR="00CB7826" w:rsidRDefault="00CB7826" w:rsidP="00905E34">
      <w:pPr>
        <w:pStyle w:val="Inhopg2"/>
        <w:rPr>
          <w:rFonts w:asciiTheme="minorHAnsi" w:eastAsiaTheme="minorEastAsia" w:hAnsiTheme="minorHAnsi" w:cstheme="minorBidi"/>
          <w:sz w:val="24"/>
          <w:szCs w:val="24"/>
          <w:lang w:eastAsia="ja-JP"/>
        </w:rPr>
      </w:pPr>
      <w:r>
        <w:t>4.</w:t>
      </w:r>
      <w:r w:rsidR="00905E34">
        <w:t xml:space="preserve"> </w:t>
      </w:r>
      <w:r>
        <w:t>Onderdelen PVB</w:t>
      </w:r>
      <w:r>
        <w:tab/>
      </w:r>
      <w:r>
        <w:fldChar w:fldCharType="begin"/>
      </w:r>
      <w:r>
        <w:instrText xml:space="preserve"> PAGEREF _Toc355508867 \h </w:instrText>
      </w:r>
      <w:r>
        <w:fldChar w:fldCharType="separate"/>
      </w:r>
      <w:r w:rsidR="00094118">
        <w:t>29</w:t>
      </w:r>
      <w:r>
        <w:fldChar w:fldCharType="end"/>
      </w:r>
    </w:p>
    <w:p w14:paraId="54ADF191" w14:textId="375B50CC" w:rsidR="00CB7826" w:rsidRDefault="00CB7826" w:rsidP="00905E34">
      <w:pPr>
        <w:pStyle w:val="Inhopg2"/>
        <w:rPr>
          <w:rFonts w:asciiTheme="minorHAnsi" w:eastAsiaTheme="minorEastAsia" w:hAnsiTheme="minorHAnsi" w:cstheme="minorBidi"/>
          <w:sz w:val="24"/>
          <w:szCs w:val="24"/>
          <w:lang w:eastAsia="ja-JP"/>
        </w:rPr>
      </w:pPr>
      <w:r>
        <w:t>5.</w:t>
      </w:r>
      <w:r w:rsidR="00905E34">
        <w:t xml:space="preserve"> </w:t>
      </w:r>
      <w:r>
        <w:t>Afnamecondities</w:t>
      </w:r>
      <w:r>
        <w:tab/>
      </w:r>
      <w:r>
        <w:fldChar w:fldCharType="begin"/>
      </w:r>
      <w:r>
        <w:instrText xml:space="preserve"> PAGEREF _Toc355508868 \h </w:instrText>
      </w:r>
      <w:r>
        <w:fldChar w:fldCharType="separate"/>
      </w:r>
      <w:r w:rsidR="00094118">
        <w:t>29</w:t>
      </w:r>
      <w:r>
        <w:fldChar w:fldCharType="end"/>
      </w:r>
    </w:p>
    <w:p w14:paraId="301935AC" w14:textId="7B86F75C" w:rsidR="00CB7826" w:rsidRDefault="00CB7826" w:rsidP="00905E34">
      <w:pPr>
        <w:pStyle w:val="Inhopg2"/>
        <w:rPr>
          <w:rFonts w:asciiTheme="minorHAnsi" w:eastAsiaTheme="minorEastAsia" w:hAnsiTheme="minorHAnsi" w:cstheme="minorBidi"/>
          <w:sz w:val="24"/>
          <w:szCs w:val="24"/>
          <w:lang w:eastAsia="ja-JP"/>
        </w:rPr>
      </w:pPr>
      <w:r>
        <w:t>6.</w:t>
      </w:r>
      <w:r w:rsidR="00905E34">
        <w:t xml:space="preserve"> </w:t>
      </w:r>
      <w:r>
        <w:t>Richtlijnen</w:t>
      </w:r>
      <w:r>
        <w:tab/>
      </w:r>
      <w:r>
        <w:fldChar w:fldCharType="begin"/>
      </w:r>
      <w:r>
        <w:instrText xml:space="preserve"> PAGEREF _Toc355508869 \h </w:instrText>
      </w:r>
      <w:r>
        <w:fldChar w:fldCharType="separate"/>
      </w:r>
      <w:r w:rsidR="00094118">
        <w:t>30</w:t>
      </w:r>
      <w:r>
        <w:fldChar w:fldCharType="end"/>
      </w:r>
    </w:p>
    <w:p w14:paraId="522CD3D6" w14:textId="03CC902B" w:rsidR="00CB7826" w:rsidRDefault="00CB7826" w:rsidP="00905E34">
      <w:pPr>
        <w:pStyle w:val="Inhopg2"/>
        <w:rPr>
          <w:rFonts w:asciiTheme="minorHAnsi" w:eastAsiaTheme="minorEastAsia" w:hAnsiTheme="minorHAnsi" w:cstheme="minorBidi"/>
          <w:sz w:val="24"/>
          <w:szCs w:val="24"/>
          <w:lang w:eastAsia="ja-JP"/>
        </w:rPr>
      </w:pPr>
      <w:r>
        <w:t xml:space="preserve">Protocol PVB 4.5 Samenwerken met begeleidingsteam en </w:t>
      </w:r>
      <w:r w:rsidR="00905E34">
        <w:br/>
      </w:r>
      <w:r>
        <w:t xml:space="preserve">onderhouden van externe contacten – </w:t>
      </w:r>
      <w:r w:rsidRPr="007911CB">
        <w:rPr>
          <w:i/>
        </w:rPr>
        <w:t>portfoliobeoordeling</w:t>
      </w:r>
      <w:r>
        <w:tab/>
      </w:r>
      <w:r>
        <w:fldChar w:fldCharType="begin"/>
      </w:r>
      <w:r>
        <w:instrText xml:space="preserve"> PAGEREF _Toc355508870 \h </w:instrText>
      </w:r>
      <w:r>
        <w:fldChar w:fldCharType="separate"/>
      </w:r>
      <w:r w:rsidR="00094118">
        <w:t>31</w:t>
      </w:r>
      <w:r>
        <w:fldChar w:fldCharType="end"/>
      </w:r>
    </w:p>
    <w:p w14:paraId="1CC7961B" w14:textId="77777777" w:rsidR="00CB7826" w:rsidRPr="00222158" w:rsidRDefault="00CB7826" w:rsidP="00222158">
      <w:pPr>
        <w:pStyle w:val="Inhopg1"/>
        <w:rPr>
          <w:rFonts w:asciiTheme="minorHAnsi" w:eastAsiaTheme="minorEastAsia" w:hAnsiTheme="minorHAnsi" w:cstheme="minorBidi"/>
          <w:sz w:val="24"/>
          <w:szCs w:val="24"/>
          <w:lang w:eastAsia="ja-JP"/>
        </w:rPr>
      </w:pPr>
      <w:r w:rsidRPr="00222158">
        <w:t>PVB 4.6 Scouten van sporters</w:t>
      </w:r>
      <w:r w:rsidRPr="00222158">
        <w:tab/>
      </w:r>
      <w:r w:rsidRPr="00222158">
        <w:fldChar w:fldCharType="begin"/>
      </w:r>
      <w:r w:rsidRPr="00222158">
        <w:instrText xml:space="preserve"> PAGEREF _Toc355508871 \h </w:instrText>
      </w:r>
      <w:r w:rsidRPr="00222158">
        <w:fldChar w:fldCharType="separate"/>
      </w:r>
      <w:r w:rsidR="00094118" w:rsidRPr="00222158">
        <w:t>33</w:t>
      </w:r>
      <w:r w:rsidRPr="00222158">
        <w:fldChar w:fldCharType="end"/>
      </w:r>
    </w:p>
    <w:p w14:paraId="2FD649B9" w14:textId="77777777" w:rsidR="00CB7826" w:rsidRDefault="00CB7826" w:rsidP="00905E34">
      <w:pPr>
        <w:pStyle w:val="Inhopg2"/>
        <w:rPr>
          <w:rFonts w:asciiTheme="minorHAnsi" w:eastAsiaTheme="minorEastAsia" w:hAnsiTheme="minorHAnsi" w:cstheme="minorBidi"/>
          <w:sz w:val="24"/>
          <w:szCs w:val="24"/>
          <w:lang w:eastAsia="ja-JP"/>
        </w:rPr>
      </w:pPr>
      <w:r w:rsidRPr="007911CB">
        <w:rPr>
          <w:rFonts w:eastAsia="Times New Roman"/>
        </w:rPr>
        <w:t>Inleiding</w:t>
      </w:r>
      <w:r>
        <w:tab/>
      </w:r>
      <w:r>
        <w:fldChar w:fldCharType="begin"/>
      </w:r>
      <w:r>
        <w:instrText xml:space="preserve"> PAGEREF _Toc355508872 \h </w:instrText>
      </w:r>
      <w:r>
        <w:fldChar w:fldCharType="separate"/>
      </w:r>
      <w:r w:rsidR="00094118">
        <w:t>33</w:t>
      </w:r>
      <w:r>
        <w:fldChar w:fldCharType="end"/>
      </w:r>
    </w:p>
    <w:p w14:paraId="4AD715B9" w14:textId="39116188" w:rsidR="00CB7826" w:rsidRDefault="00CB7826" w:rsidP="00905E34">
      <w:pPr>
        <w:pStyle w:val="Inhopg2"/>
        <w:rPr>
          <w:rFonts w:asciiTheme="minorHAnsi" w:eastAsiaTheme="minorEastAsia" w:hAnsiTheme="minorHAnsi" w:cstheme="minorBidi"/>
          <w:sz w:val="24"/>
          <w:szCs w:val="24"/>
          <w:lang w:eastAsia="ja-JP"/>
        </w:rPr>
      </w:pPr>
      <w:r>
        <w:t>1.</w:t>
      </w:r>
      <w:r w:rsidR="00905E34">
        <w:t xml:space="preserve"> </w:t>
      </w:r>
      <w:r>
        <w:t>Doelstelling</w:t>
      </w:r>
      <w:r>
        <w:tab/>
      </w:r>
      <w:r>
        <w:fldChar w:fldCharType="begin"/>
      </w:r>
      <w:r>
        <w:instrText xml:space="preserve"> PAGEREF _Toc355508873 \h </w:instrText>
      </w:r>
      <w:r>
        <w:fldChar w:fldCharType="separate"/>
      </w:r>
      <w:r w:rsidR="00094118">
        <w:t>33</w:t>
      </w:r>
      <w:r>
        <w:fldChar w:fldCharType="end"/>
      </w:r>
    </w:p>
    <w:p w14:paraId="38693A0B" w14:textId="67B6D459" w:rsidR="00CB7826" w:rsidRDefault="00CB7826" w:rsidP="00905E34">
      <w:pPr>
        <w:pStyle w:val="Inhopg2"/>
        <w:rPr>
          <w:rFonts w:asciiTheme="minorHAnsi" w:eastAsiaTheme="minorEastAsia" w:hAnsiTheme="minorHAnsi" w:cstheme="minorBidi"/>
          <w:sz w:val="24"/>
          <w:szCs w:val="24"/>
          <w:lang w:eastAsia="ja-JP"/>
        </w:rPr>
      </w:pPr>
      <w:r>
        <w:t>2.</w:t>
      </w:r>
      <w:r w:rsidR="00905E34">
        <w:t xml:space="preserve"> </w:t>
      </w:r>
      <w:r>
        <w:t>Opdracht</w:t>
      </w:r>
      <w:r>
        <w:tab/>
      </w:r>
      <w:r>
        <w:fldChar w:fldCharType="begin"/>
      </w:r>
      <w:r>
        <w:instrText xml:space="preserve"> PAGEREF _Toc355508874 \h </w:instrText>
      </w:r>
      <w:r>
        <w:fldChar w:fldCharType="separate"/>
      </w:r>
      <w:r w:rsidR="00094118">
        <w:t>33</w:t>
      </w:r>
      <w:r>
        <w:fldChar w:fldCharType="end"/>
      </w:r>
    </w:p>
    <w:p w14:paraId="37E477B0" w14:textId="7095964D" w:rsidR="00CB7826" w:rsidRDefault="00CB7826" w:rsidP="00905E34">
      <w:pPr>
        <w:pStyle w:val="Inhopg2"/>
        <w:rPr>
          <w:rFonts w:asciiTheme="minorHAnsi" w:eastAsiaTheme="minorEastAsia" w:hAnsiTheme="minorHAnsi" w:cstheme="minorBidi"/>
          <w:sz w:val="24"/>
          <w:szCs w:val="24"/>
          <w:lang w:eastAsia="ja-JP"/>
        </w:rPr>
      </w:pPr>
      <w:r>
        <w:t>3.</w:t>
      </w:r>
      <w:r w:rsidR="00905E34">
        <w:t xml:space="preserve"> </w:t>
      </w:r>
      <w:r>
        <w:t>Eisen voor toelating PVB</w:t>
      </w:r>
      <w:r>
        <w:tab/>
      </w:r>
      <w:r>
        <w:fldChar w:fldCharType="begin"/>
      </w:r>
      <w:r>
        <w:instrText xml:space="preserve"> PAGEREF _Toc355508875 \h </w:instrText>
      </w:r>
      <w:r>
        <w:fldChar w:fldCharType="separate"/>
      </w:r>
      <w:r w:rsidR="00094118">
        <w:t>33</w:t>
      </w:r>
      <w:r>
        <w:fldChar w:fldCharType="end"/>
      </w:r>
    </w:p>
    <w:p w14:paraId="52D05D8C" w14:textId="56C1770F" w:rsidR="00CB7826" w:rsidRDefault="00CB7826" w:rsidP="00905E34">
      <w:pPr>
        <w:pStyle w:val="Inhopg2"/>
        <w:rPr>
          <w:rFonts w:asciiTheme="minorHAnsi" w:eastAsiaTheme="minorEastAsia" w:hAnsiTheme="minorHAnsi" w:cstheme="minorBidi"/>
          <w:sz w:val="24"/>
          <w:szCs w:val="24"/>
          <w:lang w:eastAsia="ja-JP"/>
        </w:rPr>
      </w:pPr>
      <w:r>
        <w:t>4.</w:t>
      </w:r>
      <w:r w:rsidR="00905E34">
        <w:t xml:space="preserve"> </w:t>
      </w:r>
      <w:r>
        <w:t>Onderdelen PVB</w:t>
      </w:r>
      <w:r>
        <w:tab/>
      </w:r>
      <w:r>
        <w:fldChar w:fldCharType="begin"/>
      </w:r>
      <w:r>
        <w:instrText xml:space="preserve"> PAGEREF _Toc355508876 \h </w:instrText>
      </w:r>
      <w:r>
        <w:fldChar w:fldCharType="separate"/>
      </w:r>
      <w:r w:rsidR="00094118">
        <w:t>33</w:t>
      </w:r>
      <w:r>
        <w:fldChar w:fldCharType="end"/>
      </w:r>
    </w:p>
    <w:p w14:paraId="1EA1B00F" w14:textId="6AD477FD" w:rsidR="00CB7826" w:rsidRDefault="00CB7826" w:rsidP="00905E34">
      <w:pPr>
        <w:pStyle w:val="Inhopg2"/>
        <w:rPr>
          <w:rFonts w:asciiTheme="minorHAnsi" w:eastAsiaTheme="minorEastAsia" w:hAnsiTheme="minorHAnsi" w:cstheme="minorBidi"/>
          <w:sz w:val="24"/>
          <w:szCs w:val="24"/>
          <w:lang w:eastAsia="ja-JP"/>
        </w:rPr>
      </w:pPr>
      <w:r>
        <w:t>5.</w:t>
      </w:r>
      <w:r w:rsidR="00905E34">
        <w:t xml:space="preserve"> </w:t>
      </w:r>
      <w:r>
        <w:t>Afnamecondities</w:t>
      </w:r>
      <w:r>
        <w:tab/>
      </w:r>
      <w:r>
        <w:fldChar w:fldCharType="begin"/>
      </w:r>
      <w:r>
        <w:instrText xml:space="preserve"> PAGEREF _Toc355508877 \h </w:instrText>
      </w:r>
      <w:r>
        <w:fldChar w:fldCharType="separate"/>
      </w:r>
      <w:r w:rsidR="00094118">
        <w:t>33</w:t>
      </w:r>
      <w:r>
        <w:fldChar w:fldCharType="end"/>
      </w:r>
    </w:p>
    <w:p w14:paraId="3BEBEE04" w14:textId="1071814A" w:rsidR="00CB7826" w:rsidRDefault="00CB7826" w:rsidP="00905E34">
      <w:pPr>
        <w:pStyle w:val="Inhopg2"/>
        <w:rPr>
          <w:rFonts w:asciiTheme="minorHAnsi" w:eastAsiaTheme="minorEastAsia" w:hAnsiTheme="minorHAnsi" w:cstheme="minorBidi"/>
          <w:sz w:val="24"/>
          <w:szCs w:val="24"/>
          <w:lang w:eastAsia="ja-JP"/>
        </w:rPr>
      </w:pPr>
      <w:r>
        <w:t>6.</w:t>
      </w:r>
      <w:r w:rsidR="00905E34">
        <w:t xml:space="preserve"> </w:t>
      </w:r>
      <w:r>
        <w:t>Richtlijnen</w:t>
      </w:r>
      <w:r>
        <w:tab/>
      </w:r>
      <w:r>
        <w:fldChar w:fldCharType="begin"/>
      </w:r>
      <w:r>
        <w:instrText xml:space="preserve"> PAGEREF _Toc355508878 \h </w:instrText>
      </w:r>
      <w:r>
        <w:fldChar w:fldCharType="separate"/>
      </w:r>
      <w:r w:rsidR="00094118">
        <w:t>33</w:t>
      </w:r>
      <w:r>
        <w:fldChar w:fldCharType="end"/>
      </w:r>
    </w:p>
    <w:p w14:paraId="6516DCA1" w14:textId="77777777" w:rsidR="00CB7826" w:rsidRDefault="00CB7826" w:rsidP="00905E34">
      <w:pPr>
        <w:pStyle w:val="Inhopg2"/>
        <w:rPr>
          <w:rFonts w:asciiTheme="minorHAnsi" w:eastAsiaTheme="minorEastAsia" w:hAnsiTheme="minorHAnsi" w:cstheme="minorBidi"/>
          <w:sz w:val="24"/>
          <w:szCs w:val="24"/>
          <w:lang w:eastAsia="ja-JP"/>
        </w:rPr>
      </w:pPr>
      <w:r>
        <w:t xml:space="preserve">Protocol PVB 4.6 Scouten van sporters – </w:t>
      </w:r>
      <w:r w:rsidRPr="007911CB">
        <w:rPr>
          <w:i/>
        </w:rPr>
        <w:t>portfoliobeoordeling</w:t>
      </w:r>
      <w:r>
        <w:tab/>
      </w:r>
      <w:r>
        <w:fldChar w:fldCharType="begin"/>
      </w:r>
      <w:r>
        <w:instrText xml:space="preserve"> PAGEREF _Toc355508879 \h </w:instrText>
      </w:r>
      <w:r>
        <w:fldChar w:fldCharType="separate"/>
      </w:r>
      <w:r w:rsidR="00094118">
        <w:t>35</w:t>
      </w:r>
      <w:r>
        <w:fldChar w:fldCharType="end"/>
      </w:r>
    </w:p>
    <w:p w14:paraId="709E7784" w14:textId="77777777" w:rsidR="00A93E6A" w:rsidRPr="00A344F1" w:rsidRDefault="00CB7826" w:rsidP="00A93E6A">
      <w:pPr>
        <w:pStyle w:val="Kop1"/>
        <w:ind w:left="567" w:hanging="567"/>
        <w:rPr>
          <w:noProof w:val="0"/>
        </w:rPr>
      </w:pPr>
      <w:r>
        <w:rPr>
          <w:noProof w:val="0"/>
        </w:rPr>
        <w:lastRenderedPageBreak/>
        <w:fldChar w:fldCharType="end"/>
      </w:r>
      <w:bookmarkStart w:id="6" w:name="_Toc355508815"/>
      <w:r w:rsidR="00A93E6A" w:rsidRPr="00A344F1">
        <w:rPr>
          <w:noProof w:val="0"/>
        </w:rPr>
        <w:t>Overzicht</w:t>
      </w:r>
      <w:bookmarkEnd w:id="2"/>
      <w:bookmarkEnd w:id="3"/>
      <w:bookmarkEnd w:id="4"/>
      <w:bookmarkEnd w:id="6"/>
    </w:p>
    <w:p w14:paraId="0A5C01A9" w14:textId="77777777" w:rsidR="00A93E6A" w:rsidRPr="00A344F1" w:rsidRDefault="00A93E6A" w:rsidP="00A93E6A">
      <w:pPr>
        <w:pStyle w:val="Hoofdtekst"/>
        <w:rPr>
          <w:rFonts w:ascii="Arial" w:hAnsi="Arial" w:cs="Arial"/>
        </w:rPr>
      </w:pPr>
    </w:p>
    <w:tbl>
      <w:tblPr>
        <w:tblStyle w:val="NOCNSF"/>
        <w:tblW w:w="9645" w:type="dxa"/>
        <w:shd w:val="clear" w:color="auto" w:fill="FEF2E7"/>
        <w:tblLayout w:type="fixed"/>
        <w:tblLook w:val="0480" w:firstRow="0" w:lastRow="0" w:firstColumn="1" w:lastColumn="0" w:noHBand="0" w:noVBand="1"/>
      </w:tblPr>
      <w:tblGrid>
        <w:gridCol w:w="3831"/>
        <w:gridCol w:w="5797"/>
        <w:gridCol w:w="17"/>
      </w:tblGrid>
      <w:tr w:rsidR="00A93E6A" w:rsidRPr="00A344F1" w14:paraId="6BC22956" w14:textId="77777777" w:rsidTr="00CB782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29" w:type="dxa"/>
            <w:gridSpan w:val="2"/>
            <w:tcBorders>
              <w:top w:val="nil"/>
              <w:bottom w:val="single" w:sz="4" w:space="0" w:color="FFFFFF" w:themeColor="background1"/>
            </w:tcBorders>
            <w:shd w:val="clear" w:color="auto" w:fill="FAD7B6"/>
            <w:hideMark/>
          </w:tcPr>
          <w:p w14:paraId="06B869DE" w14:textId="77777777" w:rsidR="00A93E6A" w:rsidRPr="00A344F1" w:rsidRDefault="00A93E6A" w:rsidP="001F65F8">
            <w:pPr>
              <w:rPr>
                <w:noProof w:val="0"/>
              </w:rPr>
            </w:pPr>
            <w:r w:rsidRPr="00A344F1">
              <w:rPr>
                <w:noProof w:val="0"/>
              </w:rPr>
              <w:t>Kenmerken kwalificatie</w:t>
            </w:r>
          </w:p>
        </w:tc>
      </w:tr>
      <w:tr w:rsidR="00A93E6A" w:rsidRPr="00A344F1" w14:paraId="32B2BE26" w14:textId="77777777" w:rsidTr="00CB782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4" w:space="0" w:color="FFFFFF" w:themeColor="background1"/>
              <w:bottom w:val="single" w:sz="8" w:space="0" w:color="FFFFFF" w:themeColor="background1"/>
            </w:tcBorders>
            <w:hideMark/>
          </w:tcPr>
          <w:p w14:paraId="12B8B138" w14:textId="77777777" w:rsidR="00A93E6A" w:rsidRPr="00BC2C4F" w:rsidRDefault="00A93E6A" w:rsidP="001F65F8">
            <w:pPr>
              <w:rPr>
                <w:b w:val="0"/>
                <w:noProof w:val="0"/>
              </w:rPr>
            </w:pPr>
            <w:r w:rsidRPr="00BC2C4F">
              <w:rPr>
                <w:b w:val="0"/>
                <w:noProof w:val="0"/>
              </w:rPr>
              <w:t>Naam van de kwalificatie</w:t>
            </w:r>
          </w:p>
        </w:tc>
        <w:tc>
          <w:tcPr>
            <w:tcW w:w="5798" w:type="dxa"/>
            <w:tcBorders>
              <w:top w:val="single" w:sz="4" w:space="0" w:color="FFFFFF" w:themeColor="background1"/>
              <w:bottom w:val="single" w:sz="8" w:space="0" w:color="FFFFFF" w:themeColor="background1"/>
            </w:tcBorders>
          </w:tcPr>
          <w:p w14:paraId="5273774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color w:val="FF0000"/>
              </w:rPr>
              <w:t>Trainer-coach</w:t>
            </w:r>
            <w:r w:rsidRPr="00A344F1">
              <w:rPr>
                <w:noProof w:val="0"/>
              </w:rPr>
              <w:t xml:space="preserve"> 4</w:t>
            </w:r>
          </w:p>
        </w:tc>
      </w:tr>
      <w:tr w:rsidR="00A93E6A" w:rsidRPr="00A344F1" w14:paraId="5B3ACE67" w14:textId="77777777" w:rsidTr="00CB782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tcBorders>
            <w:hideMark/>
          </w:tcPr>
          <w:p w14:paraId="0E3580DD" w14:textId="77777777" w:rsidR="00A93E6A" w:rsidRPr="00BC2C4F" w:rsidRDefault="00A93E6A" w:rsidP="001F65F8">
            <w:pPr>
              <w:rPr>
                <w:b w:val="0"/>
                <w:noProof w:val="0"/>
              </w:rPr>
            </w:pPr>
            <w:r w:rsidRPr="00BC2C4F">
              <w:rPr>
                <w:b w:val="0"/>
                <w:noProof w:val="0"/>
              </w:rPr>
              <w:t>Deelkwalificaties</w:t>
            </w:r>
            <w:r w:rsidRPr="00BC2C4F">
              <w:rPr>
                <w:rStyle w:val="Voetnootmarkering"/>
                <w:b w:val="0"/>
                <w:noProof w:val="0"/>
              </w:rPr>
              <w:footnoteReference w:id="1"/>
            </w:r>
            <w:r w:rsidRPr="00BC2C4F">
              <w:rPr>
                <w:b w:val="0"/>
                <w:noProof w:val="0"/>
              </w:rPr>
              <w:t xml:space="preserve"> </w:t>
            </w:r>
          </w:p>
        </w:tc>
        <w:tc>
          <w:tcPr>
            <w:tcW w:w="5798" w:type="dxa"/>
            <w:tcBorders>
              <w:top w:val="single" w:sz="8" w:space="0" w:color="FFFFFF" w:themeColor="background1"/>
            </w:tcBorders>
            <w:hideMark/>
          </w:tcPr>
          <w:p w14:paraId="359D5595" w14:textId="77777777" w:rsidR="00A93E6A" w:rsidRDefault="00A93E6A" w:rsidP="001F65F8">
            <w:pPr>
              <w:keepNext/>
              <w:keepLines/>
              <w:spacing w:before="320"/>
              <w:outlineLvl w:val="3"/>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A344F1">
              <w:rPr>
                <w:noProof w:val="0"/>
              </w:rPr>
              <w:t>PVB 4.1 Geven van trainingen</w:t>
            </w:r>
            <w:r>
              <w:rPr>
                <w:noProof w:val="0"/>
              </w:rPr>
              <w:br/>
            </w:r>
            <w:r w:rsidRPr="00A344F1">
              <w:rPr>
                <w:noProof w:val="0"/>
              </w:rPr>
              <w:t>PVB 4.2 Coachen bij wedstrijden</w:t>
            </w:r>
            <w:r>
              <w:rPr>
                <w:noProof w:val="0"/>
                <w:color w:val="1F497D" w:themeColor="text2"/>
              </w:rPr>
              <w:br/>
            </w:r>
            <w:r w:rsidRPr="009A49B2">
              <w:rPr>
                <w:noProof w:val="0"/>
                <w:color w:val="1F497D" w:themeColor="text2"/>
              </w:rPr>
              <w:t>PVB 4.3 Ondersteunen van sporttechnisch beleid</w:t>
            </w:r>
            <w:r>
              <w:rPr>
                <w:noProof w:val="0"/>
                <w:color w:val="1F497D" w:themeColor="text2"/>
              </w:rPr>
              <w:br/>
            </w:r>
            <w:r w:rsidRPr="009A49B2">
              <w:rPr>
                <w:noProof w:val="0"/>
                <w:color w:val="1F497D" w:themeColor="text2"/>
              </w:rPr>
              <w:t xml:space="preserve">PVB 4.5 Samenwerken begeleidingsteam en onderhouden van externe contacten </w:t>
            </w:r>
          </w:p>
          <w:p w14:paraId="6FE910E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 xml:space="preserve">PVB 4.6 Scouten van </w:t>
            </w:r>
            <w:r w:rsidRPr="00A344F1">
              <w:rPr>
                <w:noProof w:val="0"/>
                <w:color w:val="FF0000"/>
              </w:rPr>
              <w:t>sporters</w:t>
            </w:r>
            <w:r w:rsidRPr="00A344F1">
              <w:rPr>
                <w:noProof w:val="0"/>
              </w:rPr>
              <w:t xml:space="preserve"> </w:t>
            </w:r>
          </w:p>
        </w:tc>
      </w:tr>
      <w:tr w:rsidR="00A93E6A" w:rsidRPr="00A344F1" w14:paraId="09F52EEA" w14:textId="77777777" w:rsidTr="00CB782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7A0D26BF" w14:textId="77777777" w:rsidR="00A93E6A" w:rsidRPr="00BC2C4F" w:rsidRDefault="00A93E6A" w:rsidP="001F65F8">
            <w:pPr>
              <w:rPr>
                <w:b w:val="0"/>
                <w:noProof w:val="0"/>
              </w:rPr>
            </w:pPr>
            <w:r w:rsidRPr="00BC2C4F">
              <w:rPr>
                <w:b w:val="0"/>
                <w:noProof w:val="0"/>
              </w:rPr>
              <w:t xml:space="preserve">Kwalificatiestructuur </w:t>
            </w:r>
          </w:p>
        </w:tc>
        <w:tc>
          <w:tcPr>
            <w:tcW w:w="5798" w:type="dxa"/>
            <w:hideMark/>
          </w:tcPr>
          <w:p w14:paraId="65946BB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KSS 201</w:t>
            </w:r>
            <w:r>
              <w:rPr>
                <w:noProof w:val="0"/>
              </w:rPr>
              <w:t>7</w:t>
            </w:r>
          </w:p>
        </w:tc>
      </w:tr>
      <w:tr w:rsidR="00A93E6A" w:rsidRPr="00A344F1" w14:paraId="4DDD2028" w14:textId="77777777" w:rsidTr="00CB782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1E157BE9" w14:textId="77777777" w:rsidR="00A93E6A" w:rsidRPr="00BC2C4F" w:rsidRDefault="00A93E6A" w:rsidP="001F65F8">
            <w:pPr>
              <w:rPr>
                <w:b w:val="0"/>
                <w:noProof w:val="0"/>
              </w:rPr>
            </w:pPr>
            <w:r w:rsidRPr="00BC2C4F">
              <w:rPr>
                <w:b w:val="0"/>
                <w:noProof w:val="0"/>
              </w:rPr>
              <w:t xml:space="preserve">Kwalificatielijn </w:t>
            </w:r>
          </w:p>
        </w:tc>
        <w:tc>
          <w:tcPr>
            <w:tcW w:w="5798" w:type="dxa"/>
            <w:hideMark/>
          </w:tcPr>
          <w:p w14:paraId="393F564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Trainer-coach</w:t>
            </w:r>
          </w:p>
        </w:tc>
      </w:tr>
      <w:tr w:rsidR="00A93E6A" w:rsidRPr="00A344F1" w14:paraId="19106107" w14:textId="77777777" w:rsidTr="00CB782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bottom w:val="nil"/>
            </w:tcBorders>
            <w:hideMark/>
          </w:tcPr>
          <w:p w14:paraId="372773E0" w14:textId="77777777" w:rsidR="00A93E6A" w:rsidRPr="00BC2C4F" w:rsidRDefault="00A93E6A" w:rsidP="001F65F8">
            <w:pPr>
              <w:rPr>
                <w:b w:val="0"/>
                <w:noProof w:val="0"/>
              </w:rPr>
            </w:pPr>
            <w:r w:rsidRPr="00BC2C4F">
              <w:rPr>
                <w:b w:val="0"/>
                <w:noProof w:val="0"/>
              </w:rPr>
              <w:t xml:space="preserve">Kwalificatieniveau </w:t>
            </w:r>
          </w:p>
        </w:tc>
        <w:tc>
          <w:tcPr>
            <w:tcW w:w="5798" w:type="dxa"/>
            <w:tcBorders>
              <w:bottom w:val="nil"/>
            </w:tcBorders>
            <w:hideMark/>
          </w:tcPr>
          <w:p w14:paraId="7F952DF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4</w:t>
            </w:r>
          </w:p>
        </w:tc>
      </w:tr>
      <w:tr w:rsidR="00A93E6A" w:rsidRPr="00A344F1" w14:paraId="4F2CE475" w14:textId="77777777" w:rsidTr="00CB7826">
        <w:trPr>
          <w:trHeight w:val="20"/>
        </w:trPr>
        <w:tc>
          <w:tcPr>
            <w:cnfStyle w:val="001000000000" w:firstRow="0" w:lastRow="0" w:firstColumn="1" w:lastColumn="0" w:oddVBand="0" w:evenVBand="0" w:oddHBand="0" w:evenHBand="0" w:firstRowFirstColumn="0" w:firstRowLastColumn="0" w:lastRowFirstColumn="0" w:lastRowLastColumn="0"/>
            <w:tcW w:w="9645" w:type="dxa"/>
            <w:gridSpan w:val="3"/>
            <w:tcBorders>
              <w:top w:val="nil"/>
              <w:bottom w:val="single" w:sz="4" w:space="0" w:color="FFFFFF" w:themeColor="background1"/>
            </w:tcBorders>
            <w:shd w:val="clear" w:color="auto" w:fill="FAD7B6"/>
            <w:hideMark/>
          </w:tcPr>
          <w:p w14:paraId="1EAC32FD" w14:textId="77777777" w:rsidR="00A93E6A" w:rsidRPr="00A344F1" w:rsidRDefault="00A93E6A" w:rsidP="001F65F8">
            <w:pPr>
              <w:rPr>
                <w:noProof w:val="0"/>
              </w:rPr>
            </w:pPr>
            <w:r w:rsidRPr="00A344F1">
              <w:rPr>
                <w:noProof w:val="0"/>
              </w:rPr>
              <w:t xml:space="preserve">Kenmerken sportbond </w:t>
            </w:r>
          </w:p>
        </w:tc>
      </w:tr>
      <w:tr w:rsidR="00A93E6A" w:rsidRPr="00A344F1" w14:paraId="39C256B1" w14:textId="77777777" w:rsidTr="00CB7826">
        <w:trPr>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4" w:space="0" w:color="FFFFFF" w:themeColor="background1"/>
              <w:bottom w:val="single" w:sz="8" w:space="0" w:color="FFFFFF" w:themeColor="background1"/>
            </w:tcBorders>
            <w:hideMark/>
          </w:tcPr>
          <w:p w14:paraId="08454076" w14:textId="77777777" w:rsidR="00A93E6A" w:rsidRPr="00BC2C4F" w:rsidRDefault="00A93E6A" w:rsidP="001F65F8">
            <w:pPr>
              <w:rPr>
                <w:b w:val="0"/>
                <w:noProof w:val="0"/>
              </w:rPr>
            </w:pPr>
            <w:r w:rsidRPr="00BC2C4F">
              <w:rPr>
                <w:b w:val="0"/>
                <w:noProof w:val="0"/>
              </w:rPr>
              <w:t>Kwalificerende sportbond</w:t>
            </w:r>
          </w:p>
        </w:tc>
        <w:tc>
          <w:tcPr>
            <w:tcW w:w="5814" w:type="dxa"/>
            <w:gridSpan w:val="2"/>
            <w:tcBorders>
              <w:top w:val="single" w:sz="4" w:space="0" w:color="FFFFFF" w:themeColor="background1"/>
              <w:bottom w:val="single" w:sz="8" w:space="0" w:color="FFFFFF" w:themeColor="background1"/>
            </w:tcBorders>
            <w:hideMark/>
          </w:tcPr>
          <w:p w14:paraId="63C6AE2E"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Naam</w:t>
            </w:r>
          </w:p>
          <w:p w14:paraId="58150735"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Adresgegevens</w:t>
            </w:r>
          </w:p>
        </w:tc>
      </w:tr>
      <w:tr w:rsidR="00A93E6A" w:rsidRPr="00A344F1" w14:paraId="7A662BC3" w14:textId="77777777" w:rsidTr="000B071D">
        <w:trPr>
          <w:trHeight w:val="80"/>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tcBorders>
            <w:hideMark/>
          </w:tcPr>
          <w:p w14:paraId="6F84A75A" w14:textId="77777777" w:rsidR="00A93E6A" w:rsidRPr="00BC2C4F" w:rsidRDefault="00A93E6A" w:rsidP="001F65F8">
            <w:pPr>
              <w:rPr>
                <w:b w:val="0"/>
                <w:noProof w:val="0"/>
              </w:rPr>
            </w:pPr>
            <w:r w:rsidRPr="00BC2C4F">
              <w:rPr>
                <w:b w:val="0"/>
                <w:noProof w:val="0"/>
              </w:rPr>
              <w:t xml:space="preserve">Samenstelling toetsingscommissie </w:t>
            </w:r>
          </w:p>
        </w:tc>
        <w:tc>
          <w:tcPr>
            <w:tcW w:w="5814" w:type="dxa"/>
            <w:gridSpan w:val="2"/>
            <w:tcBorders>
              <w:top w:val="single" w:sz="8" w:space="0" w:color="FFFFFF" w:themeColor="background1"/>
            </w:tcBorders>
            <w:hideMark/>
          </w:tcPr>
          <w:p w14:paraId="4F152CD8"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Functies (geen namen van personen)</w:t>
            </w:r>
          </w:p>
        </w:tc>
      </w:tr>
      <w:tr w:rsidR="00A93E6A" w:rsidRPr="00A344F1" w14:paraId="6C2B4206" w14:textId="77777777" w:rsidTr="00CB7826">
        <w:trPr>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3CA9DB1D" w14:textId="77777777" w:rsidR="00A93E6A" w:rsidRPr="00BC2C4F" w:rsidRDefault="00A93E6A" w:rsidP="001F65F8">
            <w:pPr>
              <w:rPr>
                <w:b w:val="0"/>
                <w:noProof w:val="0"/>
              </w:rPr>
            </w:pPr>
            <w:r w:rsidRPr="00BC2C4F">
              <w:rPr>
                <w:b w:val="0"/>
                <w:noProof w:val="0"/>
              </w:rPr>
              <w:t>Contactgegevens toetsingscommissie</w:t>
            </w:r>
          </w:p>
        </w:tc>
        <w:tc>
          <w:tcPr>
            <w:tcW w:w="5814" w:type="dxa"/>
            <w:gridSpan w:val="2"/>
          </w:tcPr>
          <w:p w14:paraId="5B47CA5D"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C1EA238" w14:textId="77777777" w:rsidTr="00CB7826">
        <w:trPr>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5290E421" w14:textId="77777777" w:rsidR="00A93E6A" w:rsidRPr="00BC2C4F" w:rsidRDefault="00A93E6A" w:rsidP="001F65F8">
            <w:pPr>
              <w:rPr>
                <w:b w:val="0"/>
                <w:noProof w:val="0"/>
              </w:rPr>
            </w:pPr>
            <w:r w:rsidRPr="00BC2C4F">
              <w:rPr>
                <w:b w:val="0"/>
                <w:noProof w:val="0"/>
              </w:rPr>
              <w:t xml:space="preserve">Datum instelling toetsingscommissie door bestuur bond </w:t>
            </w:r>
          </w:p>
        </w:tc>
        <w:tc>
          <w:tcPr>
            <w:tcW w:w="5814" w:type="dxa"/>
            <w:gridSpan w:val="2"/>
            <w:hideMark/>
          </w:tcPr>
          <w:p w14:paraId="1B8C9AE2"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417C704B" w14:textId="77777777" w:rsidTr="00CB7826">
        <w:trPr>
          <w:trHeight w:val="20"/>
        </w:trPr>
        <w:tc>
          <w:tcPr>
            <w:cnfStyle w:val="001000000000" w:firstRow="0" w:lastRow="0" w:firstColumn="1" w:lastColumn="0" w:oddVBand="0" w:evenVBand="0" w:oddHBand="0" w:evenHBand="0" w:firstRowFirstColumn="0" w:firstRowLastColumn="0" w:lastRowFirstColumn="0" w:lastRowLastColumn="0"/>
            <w:tcW w:w="3831" w:type="dxa"/>
            <w:tcBorders>
              <w:bottom w:val="nil"/>
            </w:tcBorders>
            <w:hideMark/>
          </w:tcPr>
          <w:p w14:paraId="3E42418B" w14:textId="77777777" w:rsidR="00A93E6A" w:rsidRPr="00BC2C4F" w:rsidRDefault="00A93E6A" w:rsidP="001F65F8">
            <w:pPr>
              <w:rPr>
                <w:b w:val="0"/>
                <w:noProof w:val="0"/>
              </w:rPr>
            </w:pPr>
            <w:r w:rsidRPr="00BC2C4F">
              <w:rPr>
                <w:b w:val="0"/>
                <w:noProof w:val="0"/>
              </w:rPr>
              <w:t>Gegevens Commissie van Beroep voor Toetsing</w:t>
            </w:r>
          </w:p>
        </w:tc>
        <w:tc>
          <w:tcPr>
            <w:tcW w:w="5814" w:type="dxa"/>
            <w:gridSpan w:val="2"/>
            <w:tcBorders>
              <w:bottom w:val="nil"/>
            </w:tcBorders>
          </w:tcPr>
          <w:p w14:paraId="0ED94D7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C61F83E" w14:textId="77777777" w:rsidTr="00CB7826">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9645" w:type="dxa"/>
            <w:gridSpan w:val="3"/>
            <w:tcBorders>
              <w:top w:val="nil"/>
              <w:bottom w:val="single" w:sz="4" w:space="0" w:color="FFFFFF" w:themeColor="background1"/>
            </w:tcBorders>
            <w:shd w:val="clear" w:color="000000" w:fill="FAD7B6"/>
            <w:hideMark/>
          </w:tcPr>
          <w:p w14:paraId="5F81A9F5" w14:textId="77777777" w:rsidR="00A93E6A" w:rsidRPr="00A344F1" w:rsidRDefault="00A93E6A" w:rsidP="001F65F8">
            <w:pPr>
              <w:rPr>
                <w:noProof w:val="0"/>
              </w:rPr>
            </w:pPr>
            <w:r w:rsidRPr="00A344F1">
              <w:rPr>
                <w:noProof w:val="0"/>
              </w:rPr>
              <w:t>Kernmerken toetsdocumenten</w:t>
            </w:r>
          </w:p>
        </w:tc>
      </w:tr>
      <w:tr w:rsidR="00A93E6A" w:rsidRPr="00A344F1" w14:paraId="46B9CF4F" w14:textId="77777777" w:rsidTr="00CB7826">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3830" w:type="dxa"/>
            <w:tcBorders>
              <w:top w:val="single" w:sz="4" w:space="0" w:color="FFFFFF" w:themeColor="background1"/>
              <w:bottom w:val="single" w:sz="8" w:space="0" w:color="FFFFFF" w:themeColor="background1"/>
            </w:tcBorders>
            <w:shd w:val="clear" w:color="000000" w:fill="FEF2E7"/>
            <w:hideMark/>
          </w:tcPr>
          <w:p w14:paraId="257D2D01" w14:textId="77777777" w:rsidR="00A93E6A" w:rsidRPr="00BC2C4F" w:rsidRDefault="00A93E6A" w:rsidP="001F65F8">
            <w:pPr>
              <w:rPr>
                <w:b w:val="0"/>
                <w:noProof w:val="0"/>
              </w:rPr>
            </w:pPr>
            <w:r w:rsidRPr="00BC2C4F">
              <w:rPr>
                <w:b w:val="0"/>
                <w:noProof w:val="0"/>
              </w:rPr>
              <w:t xml:space="preserve">Geldend Toetsreglement sport </w:t>
            </w:r>
          </w:p>
        </w:tc>
        <w:tc>
          <w:tcPr>
            <w:tcW w:w="5815" w:type="dxa"/>
            <w:gridSpan w:val="2"/>
            <w:tcBorders>
              <w:top w:val="single" w:sz="4" w:space="0" w:color="FFFFFF" w:themeColor="background1"/>
              <w:bottom w:val="single" w:sz="8" w:space="0" w:color="FFFFFF" w:themeColor="background1"/>
            </w:tcBorders>
            <w:shd w:val="clear" w:color="000000" w:fill="FEF2E7"/>
            <w:hideMark/>
          </w:tcPr>
          <w:p w14:paraId="4E3447F8"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34F38F48" w14:textId="77777777" w:rsidTr="00CB7826">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3830" w:type="dxa"/>
            <w:tcBorders>
              <w:top w:val="single" w:sz="8" w:space="0" w:color="FFFFFF" w:themeColor="background1"/>
            </w:tcBorders>
            <w:shd w:val="clear" w:color="000000" w:fill="FEF2E7"/>
            <w:hideMark/>
          </w:tcPr>
          <w:p w14:paraId="6152D7D9" w14:textId="77777777" w:rsidR="00A93E6A" w:rsidRPr="00BC2C4F" w:rsidRDefault="00A93E6A" w:rsidP="001F65F8">
            <w:pPr>
              <w:rPr>
                <w:b w:val="0"/>
                <w:noProof w:val="0"/>
              </w:rPr>
            </w:pPr>
            <w:r w:rsidRPr="00BC2C4F">
              <w:rPr>
                <w:b w:val="0"/>
                <w:noProof w:val="0"/>
              </w:rPr>
              <w:t xml:space="preserve">Vaststelling toetsplan en PVB’s door toetsingscommissie </w:t>
            </w:r>
          </w:p>
        </w:tc>
        <w:tc>
          <w:tcPr>
            <w:tcW w:w="5815" w:type="dxa"/>
            <w:gridSpan w:val="2"/>
            <w:tcBorders>
              <w:top w:val="single" w:sz="8" w:space="0" w:color="FFFFFF" w:themeColor="background1"/>
            </w:tcBorders>
            <w:shd w:val="clear" w:color="000000" w:fill="FEF2E7"/>
            <w:hideMark/>
          </w:tcPr>
          <w:p w14:paraId="422F8AFB"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69AD2E6E" w14:textId="77777777" w:rsidTr="000B071D">
        <w:tblPrEx>
          <w:shd w:val="clear" w:color="000000" w:fill="FEF2E7"/>
        </w:tblPrEx>
        <w:trPr>
          <w:trHeight w:val="56"/>
        </w:trPr>
        <w:tc>
          <w:tcPr>
            <w:cnfStyle w:val="001000000000" w:firstRow="0" w:lastRow="0" w:firstColumn="1" w:lastColumn="0" w:oddVBand="0" w:evenVBand="0" w:oddHBand="0" w:evenHBand="0" w:firstRowFirstColumn="0" w:firstRowLastColumn="0" w:lastRowFirstColumn="0" w:lastRowLastColumn="0"/>
            <w:tcW w:w="3830" w:type="dxa"/>
            <w:shd w:val="clear" w:color="000000" w:fill="FEF2E7"/>
            <w:hideMark/>
          </w:tcPr>
          <w:p w14:paraId="7ECC9DA9" w14:textId="77777777" w:rsidR="00A93E6A" w:rsidRPr="00BC2C4F" w:rsidRDefault="00A93E6A" w:rsidP="001F65F8">
            <w:pPr>
              <w:rPr>
                <w:b w:val="0"/>
                <w:noProof w:val="0"/>
              </w:rPr>
            </w:pPr>
            <w:r w:rsidRPr="00BC2C4F">
              <w:rPr>
                <w:b w:val="0"/>
                <w:noProof w:val="0"/>
              </w:rPr>
              <w:t xml:space="preserve">Datum laatste positieve audituitslag </w:t>
            </w:r>
          </w:p>
        </w:tc>
        <w:tc>
          <w:tcPr>
            <w:tcW w:w="5815" w:type="dxa"/>
            <w:gridSpan w:val="2"/>
            <w:shd w:val="clear" w:color="000000" w:fill="FEF2E7"/>
            <w:hideMark/>
          </w:tcPr>
          <w:p w14:paraId="0AC95ACD"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3FCF9C44" w14:textId="77777777" w:rsidTr="001F65F8">
        <w:tblPrEx>
          <w:shd w:val="clear" w:color="000000" w:fill="FEF2E7"/>
        </w:tblPrEx>
        <w:trPr>
          <w:trHeight w:val="405"/>
        </w:trPr>
        <w:tc>
          <w:tcPr>
            <w:cnfStyle w:val="001000000000" w:firstRow="0" w:lastRow="0" w:firstColumn="1" w:lastColumn="0" w:oddVBand="0" w:evenVBand="0" w:oddHBand="0" w:evenHBand="0" w:firstRowFirstColumn="0" w:firstRowLastColumn="0" w:lastRowFirstColumn="0" w:lastRowLastColumn="0"/>
            <w:tcW w:w="3830" w:type="dxa"/>
            <w:tcBorders>
              <w:bottom w:val="nil"/>
            </w:tcBorders>
            <w:shd w:val="clear" w:color="000000" w:fill="FEF2E7"/>
            <w:hideMark/>
          </w:tcPr>
          <w:p w14:paraId="33DB2880" w14:textId="77777777" w:rsidR="00A93E6A" w:rsidRPr="00BC2C4F" w:rsidRDefault="00A93E6A" w:rsidP="001F65F8">
            <w:pPr>
              <w:rPr>
                <w:b w:val="0"/>
                <w:noProof w:val="0"/>
              </w:rPr>
            </w:pPr>
            <w:r w:rsidRPr="00BC2C4F">
              <w:rPr>
                <w:b w:val="0"/>
                <w:noProof w:val="0"/>
              </w:rPr>
              <w:t xml:space="preserve">Toetsdocumenten conform model </w:t>
            </w:r>
          </w:p>
          <w:p w14:paraId="79AD779C" w14:textId="77777777" w:rsidR="00A93E6A" w:rsidRPr="00BC2C4F" w:rsidRDefault="00A93E6A" w:rsidP="001F65F8">
            <w:pPr>
              <w:rPr>
                <w:b w:val="0"/>
                <w:noProof w:val="0"/>
              </w:rPr>
            </w:pPr>
            <w:r w:rsidRPr="00BC2C4F">
              <w:rPr>
                <w:b w:val="0"/>
                <w:noProof w:val="0"/>
              </w:rPr>
              <w:t xml:space="preserve">KSS 2017 </w:t>
            </w:r>
          </w:p>
        </w:tc>
        <w:tc>
          <w:tcPr>
            <w:tcW w:w="5815" w:type="dxa"/>
            <w:gridSpan w:val="2"/>
            <w:tcBorders>
              <w:bottom w:val="nil"/>
            </w:tcBorders>
            <w:shd w:val="clear" w:color="000000" w:fill="FEF2E7"/>
            <w:hideMark/>
          </w:tcPr>
          <w:p w14:paraId="0ED295F5"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Ja/nee</w:t>
            </w:r>
          </w:p>
        </w:tc>
      </w:tr>
    </w:tbl>
    <w:p w14:paraId="1AAAA264" w14:textId="77777777" w:rsidR="00A93E6A" w:rsidRPr="00A344F1" w:rsidRDefault="00A93E6A" w:rsidP="00A93E6A">
      <w:pPr>
        <w:pStyle w:val="Hoofdtekst"/>
        <w:rPr>
          <w:rFonts w:ascii="Arial" w:hAnsi="Arial" w:cs="Arial"/>
        </w:rPr>
      </w:pPr>
    </w:p>
    <w:p w14:paraId="151F22AA" w14:textId="77777777" w:rsidR="00A93E6A" w:rsidRPr="00A344F1" w:rsidRDefault="00A93E6A" w:rsidP="00A93E6A">
      <w:pPr>
        <w:spacing w:after="200"/>
        <w:rPr>
          <w:noProof w:val="0"/>
        </w:rPr>
      </w:pPr>
    </w:p>
    <w:p w14:paraId="66819445" w14:textId="77777777" w:rsidR="00A93E6A" w:rsidRPr="00A344F1" w:rsidRDefault="00A93E6A" w:rsidP="00A93E6A">
      <w:pPr>
        <w:spacing w:after="200"/>
        <w:rPr>
          <w:noProof w:val="0"/>
        </w:rPr>
        <w:sectPr w:rsidR="00A93E6A" w:rsidRPr="00A344F1" w:rsidSect="001721D0">
          <w:footerReference w:type="default" r:id="rId11"/>
          <w:pgSz w:w="11906" w:h="16838"/>
          <w:pgMar w:top="1134" w:right="1418" w:bottom="1134" w:left="1418" w:header="709" w:footer="709" w:gutter="0"/>
          <w:cols w:space="708"/>
        </w:sectPr>
      </w:pPr>
      <w:r w:rsidRPr="00A344F1">
        <w:rPr>
          <w:noProof w:val="0"/>
        </w:rPr>
        <w:br w:type="page"/>
      </w:r>
    </w:p>
    <w:p w14:paraId="142203F8" w14:textId="77777777" w:rsidR="00A93E6A" w:rsidRPr="00A344F1" w:rsidRDefault="00A93E6A" w:rsidP="00A93E6A">
      <w:pPr>
        <w:pStyle w:val="Kop1"/>
        <w:ind w:left="567" w:hanging="567"/>
        <w:rPr>
          <w:noProof w:val="0"/>
        </w:rPr>
      </w:pPr>
      <w:bookmarkStart w:id="7" w:name="_Toc342428172"/>
      <w:bookmarkStart w:id="8" w:name="_Toc350365929"/>
      <w:bookmarkStart w:id="9" w:name="_Toc474264265"/>
      <w:bookmarkStart w:id="10" w:name="_Toc355508816"/>
      <w:r w:rsidRPr="00A344F1">
        <w:rPr>
          <w:noProof w:val="0"/>
        </w:rPr>
        <w:lastRenderedPageBreak/>
        <w:t>Toetsplan van de kwalificatie trainer-coach 4</w:t>
      </w:r>
      <w:bookmarkEnd w:id="7"/>
      <w:bookmarkEnd w:id="8"/>
      <w:bookmarkEnd w:id="9"/>
      <w:bookmarkEnd w:id="10"/>
      <w:r w:rsidRPr="00A344F1">
        <w:rPr>
          <w:noProof w:val="0"/>
        </w:rPr>
        <w:t xml:space="preserve"> </w:t>
      </w:r>
    </w:p>
    <w:p w14:paraId="77FEFFF5" w14:textId="77777777" w:rsidR="00A93E6A" w:rsidRPr="00A344F1" w:rsidRDefault="00A93E6A" w:rsidP="00A93E6A">
      <w:pPr>
        <w:pStyle w:val="Kop2"/>
        <w:ind w:left="567" w:hanging="567"/>
        <w:rPr>
          <w:rFonts w:eastAsia="Times New Roman"/>
          <w:noProof w:val="0"/>
        </w:rPr>
      </w:pPr>
      <w:bookmarkStart w:id="11" w:name="_Toc342428173"/>
      <w:bookmarkStart w:id="12" w:name="_Toc350365930"/>
      <w:bookmarkStart w:id="13" w:name="_Toc474264266"/>
      <w:bookmarkStart w:id="14" w:name="_Toc355508817"/>
      <w:r w:rsidRPr="00A344F1">
        <w:rPr>
          <w:rFonts w:eastAsia="Times New Roman"/>
          <w:noProof w:val="0"/>
        </w:rPr>
        <w:t>Algemene informatie voor de sportbond</w:t>
      </w:r>
      <w:bookmarkEnd w:id="11"/>
      <w:bookmarkEnd w:id="12"/>
      <w:bookmarkEnd w:id="13"/>
      <w:bookmarkEnd w:id="14"/>
    </w:p>
    <w:p w14:paraId="0CAE430F" w14:textId="77777777" w:rsidR="00A93E6A" w:rsidRPr="00A344F1" w:rsidRDefault="00A93E6A" w:rsidP="00A93E6A">
      <w:pPr>
        <w:rPr>
          <w:noProof w:val="0"/>
        </w:rPr>
      </w:pPr>
    </w:p>
    <w:p w14:paraId="144F3D0A" w14:textId="77777777" w:rsidR="00A93E6A" w:rsidRPr="00A344F1" w:rsidRDefault="00A93E6A" w:rsidP="00A93E6A">
      <w:pPr>
        <w:rPr>
          <w:noProof w:val="0"/>
        </w:rPr>
      </w:pPr>
      <w:r w:rsidRPr="00A344F1">
        <w:rPr>
          <w:noProof w:val="0"/>
        </w:rPr>
        <w:t xml:space="preserve">Om het door </w:t>
      </w:r>
      <w:r w:rsidRPr="00A344F1">
        <w:rPr>
          <w:noProof w:val="0"/>
          <w:color w:val="FF0000"/>
        </w:rPr>
        <w:t>de sportbond</w:t>
      </w:r>
      <w:r w:rsidRPr="00A344F1">
        <w:rPr>
          <w:noProof w:val="0"/>
        </w:rPr>
        <w:t xml:space="preserve"> en NOC*NSF erkende diploma </w:t>
      </w:r>
      <w:r w:rsidRPr="00A344F1">
        <w:rPr>
          <w:noProof w:val="0"/>
          <w:color w:val="FF0000"/>
        </w:rPr>
        <w:t xml:space="preserve">trainer-coach </w:t>
      </w:r>
      <w:r w:rsidRPr="00A344F1">
        <w:rPr>
          <w:noProof w:val="0"/>
        </w:rPr>
        <w:t xml:space="preserve">4 te kunnen ontvangen, moet de kandidaat de </w:t>
      </w:r>
      <w:r w:rsidRPr="00122675">
        <w:rPr>
          <w:noProof w:val="0"/>
          <w:color w:val="FF0000"/>
        </w:rPr>
        <w:t>vijf</w:t>
      </w:r>
      <w:r w:rsidRPr="00A344F1">
        <w:rPr>
          <w:noProof w:val="0"/>
        </w:rPr>
        <w:t xml:space="preserve"> kerntaken van een </w:t>
      </w:r>
      <w:r w:rsidRPr="00A344F1">
        <w:rPr>
          <w:noProof w:val="0"/>
          <w:color w:val="FF0000"/>
        </w:rPr>
        <w:t xml:space="preserve">trainer-coach </w:t>
      </w:r>
      <w:r w:rsidRPr="00A344F1">
        <w:rPr>
          <w:noProof w:val="0"/>
        </w:rPr>
        <w:t xml:space="preserve">4 beheersen. Elke kerntaak wordt door een proeve van bekwaamheid (PVB) getoetst. In dit toetsplan staat beschreven: </w:t>
      </w:r>
    </w:p>
    <w:p w14:paraId="3EE57104" w14:textId="22DB4F37" w:rsidR="00A93E6A" w:rsidRPr="00F80315" w:rsidRDefault="00F80315" w:rsidP="00A93E6A">
      <w:pPr>
        <w:pStyle w:val="Opsomming"/>
        <w:rPr>
          <w:b/>
          <w:noProof w:val="0"/>
        </w:rPr>
      </w:pPr>
      <w:r w:rsidRPr="00F80315">
        <w:rPr>
          <w:b/>
          <w:noProof w:val="0"/>
        </w:rPr>
        <w:t xml:space="preserve">Om </w:t>
      </w:r>
      <w:r w:rsidR="00A93E6A" w:rsidRPr="00F80315">
        <w:rPr>
          <w:b/>
          <w:noProof w:val="0"/>
        </w:rPr>
        <w:t>welke PVB’s het gaat;</w:t>
      </w:r>
    </w:p>
    <w:p w14:paraId="032D6BC4" w14:textId="47851CD9" w:rsidR="00A93E6A" w:rsidRPr="00F80315" w:rsidRDefault="00F80315" w:rsidP="00A93E6A">
      <w:pPr>
        <w:pStyle w:val="Opsomming"/>
        <w:rPr>
          <w:b/>
          <w:noProof w:val="0"/>
        </w:rPr>
      </w:pPr>
      <w:r w:rsidRPr="00F80315">
        <w:rPr>
          <w:b/>
          <w:noProof w:val="0"/>
        </w:rPr>
        <w:t xml:space="preserve">Wie </w:t>
      </w:r>
      <w:r w:rsidR="00A93E6A" w:rsidRPr="00F80315">
        <w:rPr>
          <w:b/>
          <w:noProof w:val="0"/>
        </w:rPr>
        <w:t>betrokken zijn bij de afname van de toetsing;</w:t>
      </w:r>
    </w:p>
    <w:p w14:paraId="008BF25B" w14:textId="056ED50F" w:rsidR="00A93E6A" w:rsidRPr="00F80315" w:rsidRDefault="00F80315" w:rsidP="00A93E6A">
      <w:pPr>
        <w:pStyle w:val="Opsomming"/>
        <w:rPr>
          <w:b/>
          <w:noProof w:val="0"/>
        </w:rPr>
      </w:pPr>
      <w:r w:rsidRPr="00F80315">
        <w:rPr>
          <w:b/>
          <w:noProof w:val="0"/>
        </w:rPr>
        <w:t xml:space="preserve">Wat </w:t>
      </w:r>
      <w:r w:rsidR="00A93E6A" w:rsidRPr="00F80315">
        <w:rPr>
          <w:b/>
          <w:noProof w:val="0"/>
        </w:rPr>
        <w:t xml:space="preserve">van de betrokkenen wordt verwacht. </w:t>
      </w:r>
    </w:p>
    <w:p w14:paraId="13DD50B9" w14:textId="77777777" w:rsidR="00A93E6A" w:rsidRPr="00A344F1" w:rsidRDefault="00A93E6A" w:rsidP="00A93E6A">
      <w:pPr>
        <w:pStyle w:val="Hoofdtekst"/>
        <w:rPr>
          <w:rFonts w:ascii="Arial" w:hAnsi="Arial" w:cs="Arial"/>
        </w:rPr>
      </w:pPr>
    </w:p>
    <w:p w14:paraId="2C6E9481" w14:textId="77777777" w:rsidR="00A93E6A" w:rsidRPr="00A344F1" w:rsidRDefault="00A93E6A" w:rsidP="00A93E6A">
      <w:pPr>
        <w:rPr>
          <w:noProof w:val="0"/>
        </w:rPr>
      </w:pPr>
      <w:r w:rsidRPr="00A344F1">
        <w:rPr>
          <w:noProof w:val="0"/>
        </w:rPr>
        <w:t xml:space="preserve">In de PVB-beschrijvingen staat beschreven wat de PVB inhoudt en welke eisen aan de kandidaat worden gesteld. </w:t>
      </w:r>
    </w:p>
    <w:p w14:paraId="2943F4A2" w14:textId="77777777" w:rsidR="00A93E6A" w:rsidRPr="00A344F1" w:rsidRDefault="00A93E6A" w:rsidP="00A93E6A">
      <w:pPr>
        <w:rPr>
          <w:noProof w:val="0"/>
        </w:rPr>
      </w:pPr>
      <w:r w:rsidRPr="00A344F1">
        <w:rPr>
          <w:noProof w:val="0"/>
        </w:rPr>
        <w:t xml:space="preserve">Alle toetsdocumenten zijn beschikbaar via </w:t>
      </w:r>
      <w:r w:rsidRPr="00A344F1">
        <w:rPr>
          <w:noProof w:val="0"/>
          <w:color w:val="FF0000"/>
        </w:rPr>
        <w:t>www</w:t>
      </w:r>
      <w:r>
        <w:rPr>
          <w:noProof w:val="0"/>
          <w:color w:val="FF0000"/>
        </w:rPr>
        <w:t xml:space="preserve">. … </w:t>
      </w:r>
      <w:r w:rsidRPr="00A344F1">
        <w:rPr>
          <w:noProof w:val="0"/>
          <w:color w:val="FF0000"/>
        </w:rPr>
        <w:t>.nl.</w:t>
      </w:r>
      <w:r w:rsidRPr="00A344F1">
        <w:rPr>
          <w:noProof w:val="0"/>
        </w:rPr>
        <w:t xml:space="preserve"> </w:t>
      </w:r>
    </w:p>
    <w:p w14:paraId="2F0CB9C1" w14:textId="77777777" w:rsidR="00A93E6A" w:rsidRPr="00A344F1" w:rsidRDefault="00A93E6A" w:rsidP="00A93E6A">
      <w:pPr>
        <w:pStyle w:val="Kop2"/>
        <w:numPr>
          <w:ilvl w:val="0"/>
          <w:numId w:val="33"/>
        </w:numPr>
        <w:rPr>
          <w:noProof w:val="0"/>
        </w:rPr>
      </w:pPr>
      <w:bookmarkStart w:id="15" w:name="_Toc342428174"/>
      <w:bookmarkStart w:id="16" w:name="_Toc350365931"/>
      <w:bookmarkStart w:id="17" w:name="_Toc474264267"/>
      <w:bookmarkStart w:id="18" w:name="_Toc355508818"/>
      <w:r w:rsidRPr="00A344F1">
        <w:rPr>
          <w:noProof w:val="0"/>
        </w:rPr>
        <w:t>Diploma en deelkwalificaties</w:t>
      </w:r>
      <w:bookmarkEnd w:id="15"/>
      <w:bookmarkEnd w:id="16"/>
      <w:bookmarkEnd w:id="17"/>
      <w:bookmarkEnd w:id="18"/>
    </w:p>
    <w:p w14:paraId="163EDEDB" w14:textId="77777777" w:rsidR="00A93E6A" w:rsidRPr="00A344F1" w:rsidRDefault="00A93E6A" w:rsidP="00A93E6A">
      <w:pPr>
        <w:rPr>
          <w:noProof w:val="0"/>
        </w:rPr>
      </w:pPr>
    </w:p>
    <w:p w14:paraId="04F844D0" w14:textId="77777777" w:rsidR="00A93E6A" w:rsidRPr="00A344F1" w:rsidRDefault="00A93E6A" w:rsidP="00A93E6A">
      <w:pPr>
        <w:rPr>
          <w:noProof w:val="0"/>
        </w:rPr>
      </w:pPr>
      <w:r w:rsidRPr="00A344F1">
        <w:rPr>
          <w:noProof w:val="0"/>
        </w:rPr>
        <w:t xml:space="preserve">Een kandidaat ontvangt het diploma </w:t>
      </w:r>
      <w:r w:rsidRPr="00A344F1">
        <w:rPr>
          <w:noProof w:val="0"/>
          <w:color w:val="FF0000"/>
        </w:rPr>
        <w:t xml:space="preserve">trainer-coach </w:t>
      </w:r>
      <w:r w:rsidRPr="00A344F1">
        <w:rPr>
          <w:noProof w:val="0"/>
        </w:rPr>
        <w:t xml:space="preserve">4 als de onderstaande vijf PVB’s volgens de richtlijnen en de norm voor slagen zijn afgelegd: </w:t>
      </w:r>
    </w:p>
    <w:p w14:paraId="43749D74" w14:textId="77777777" w:rsidR="00A93E6A" w:rsidRPr="00F80315" w:rsidRDefault="00A93E6A" w:rsidP="00A93E6A">
      <w:pPr>
        <w:pStyle w:val="Opsomming"/>
        <w:rPr>
          <w:b/>
          <w:noProof w:val="0"/>
        </w:rPr>
      </w:pPr>
      <w:r w:rsidRPr="00F80315">
        <w:rPr>
          <w:b/>
          <w:noProof w:val="0"/>
        </w:rPr>
        <w:t xml:space="preserve">PVB 4.1: Geven van trainingen; </w:t>
      </w:r>
    </w:p>
    <w:p w14:paraId="6BC94653" w14:textId="77777777" w:rsidR="00A93E6A" w:rsidRPr="00F80315" w:rsidRDefault="00A93E6A" w:rsidP="00A93E6A">
      <w:pPr>
        <w:pStyle w:val="Opsomming"/>
        <w:rPr>
          <w:b/>
          <w:noProof w:val="0"/>
        </w:rPr>
      </w:pPr>
      <w:r w:rsidRPr="00F80315">
        <w:rPr>
          <w:b/>
          <w:noProof w:val="0"/>
        </w:rPr>
        <w:t xml:space="preserve">PVB 4.2: Coachen bij wedstrijden; </w:t>
      </w:r>
    </w:p>
    <w:p w14:paraId="239BE088" w14:textId="77777777" w:rsidR="00A93E6A" w:rsidRPr="00F80315" w:rsidRDefault="00A93E6A" w:rsidP="00A93E6A">
      <w:pPr>
        <w:pStyle w:val="Opsomming"/>
        <w:rPr>
          <w:b/>
          <w:noProof w:val="0"/>
          <w:color w:val="1F497D" w:themeColor="text2"/>
        </w:rPr>
      </w:pPr>
      <w:r w:rsidRPr="00F80315">
        <w:rPr>
          <w:b/>
          <w:noProof w:val="0"/>
          <w:color w:val="1F497D" w:themeColor="text2"/>
        </w:rPr>
        <w:t>PVB 4.3: Ondersteunen van sporttechnisch beleid;</w:t>
      </w:r>
    </w:p>
    <w:p w14:paraId="2E0176FB" w14:textId="646066E6" w:rsidR="00A93E6A" w:rsidRPr="00F80315" w:rsidRDefault="00A93E6A" w:rsidP="00A93E6A">
      <w:pPr>
        <w:pStyle w:val="Opsomming"/>
        <w:rPr>
          <w:b/>
          <w:noProof w:val="0"/>
          <w:color w:val="1F497D" w:themeColor="text2"/>
        </w:rPr>
      </w:pPr>
      <w:r w:rsidRPr="00F80315">
        <w:rPr>
          <w:b/>
          <w:noProof w:val="0"/>
          <w:color w:val="1F497D" w:themeColor="text2"/>
        </w:rPr>
        <w:t>PVB 4.5: Samenwerken begeleidingsteam en onderhouden van externe contacten</w:t>
      </w:r>
      <w:r w:rsidR="009517E5">
        <w:rPr>
          <w:b/>
          <w:noProof w:val="0"/>
          <w:color w:val="1F497D" w:themeColor="text2"/>
        </w:rPr>
        <w:t>;</w:t>
      </w:r>
    </w:p>
    <w:p w14:paraId="093E5028" w14:textId="1921F6E8" w:rsidR="00A93E6A" w:rsidRPr="00F80315" w:rsidRDefault="00A93E6A" w:rsidP="00A93E6A">
      <w:pPr>
        <w:pStyle w:val="Opsomming"/>
        <w:rPr>
          <w:b/>
          <w:noProof w:val="0"/>
        </w:rPr>
      </w:pPr>
      <w:r w:rsidRPr="00F80315">
        <w:rPr>
          <w:b/>
          <w:noProof w:val="0"/>
          <w:color w:val="1F497D" w:themeColor="text2"/>
        </w:rPr>
        <w:t>PVB 4.6: Scouten van</w:t>
      </w:r>
      <w:r w:rsidRPr="00F80315">
        <w:rPr>
          <w:b/>
          <w:noProof w:val="0"/>
        </w:rPr>
        <w:t xml:space="preserve"> </w:t>
      </w:r>
      <w:r w:rsidRPr="00F80315">
        <w:rPr>
          <w:b/>
          <w:noProof w:val="0"/>
          <w:color w:val="FF0000"/>
        </w:rPr>
        <w:t>sporters</w:t>
      </w:r>
      <w:r w:rsidR="009517E5">
        <w:rPr>
          <w:b/>
          <w:noProof w:val="0"/>
        </w:rPr>
        <w:t>.</w:t>
      </w:r>
    </w:p>
    <w:p w14:paraId="3695C142" w14:textId="77777777" w:rsidR="00A93E6A" w:rsidRPr="00A344F1" w:rsidRDefault="00A93E6A" w:rsidP="00A93E6A">
      <w:pPr>
        <w:rPr>
          <w:noProof w:val="0"/>
          <w:color w:val="FF0000"/>
        </w:rPr>
      </w:pPr>
    </w:p>
    <w:p w14:paraId="2A23D9B1" w14:textId="77777777" w:rsidR="00A93E6A" w:rsidRPr="00036560" w:rsidRDefault="00A93E6A" w:rsidP="00A93E6A">
      <w:pPr>
        <w:rPr>
          <w:noProof w:val="0"/>
        </w:rPr>
      </w:pPr>
      <w:r w:rsidRPr="00A344F1">
        <w:rPr>
          <w:noProof w:val="0"/>
          <w:color w:val="FF0000"/>
        </w:rPr>
        <w:t xml:space="preserve">Elke PVB is een deelkwalificatie. Per deelkwalificatie kan een certificaat worden verstrekt als aan de kwalificatie-eisen wordt voldaan. </w:t>
      </w:r>
      <w:r w:rsidRPr="00036560">
        <w:rPr>
          <w:noProof w:val="0"/>
        </w:rPr>
        <w:t>De deelkwalificaties staan vermeld op het diploma.</w:t>
      </w:r>
    </w:p>
    <w:p w14:paraId="3C63378A" w14:textId="77777777" w:rsidR="00A93E6A" w:rsidRPr="00A344F1" w:rsidRDefault="00A93E6A" w:rsidP="00A93E6A">
      <w:pPr>
        <w:pStyle w:val="Kop2"/>
        <w:numPr>
          <w:ilvl w:val="0"/>
          <w:numId w:val="33"/>
        </w:numPr>
        <w:rPr>
          <w:noProof w:val="0"/>
        </w:rPr>
      </w:pPr>
      <w:bookmarkStart w:id="19" w:name="_Toc342428175"/>
      <w:bookmarkStart w:id="20" w:name="_Toc350365932"/>
      <w:bookmarkStart w:id="21" w:name="_Toc474264268"/>
      <w:bookmarkStart w:id="22" w:name="_Toc355508819"/>
      <w:r w:rsidRPr="00A344F1">
        <w:rPr>
          <w:noProof w:val="0"/>
        </w:rPr>
        <w:t>Kerntaken en werkprocessen</w:t>
      </w:r>
      <w:bookmarkEnd w:id="19"/>
      <w:bookmarkEnd w:id="20"/>
      <w:bookmarkEnd w:id="21"/>
      <w:bookmarkEnd w:id="22"/>
      <w:r w:rsidRPr="00A344F1">
        <w:rPr>
          <w:noProof w:val="0"/>
        </w:rPr>
        <w:t xml:space="preserve"> </w:t>
      </w:r>
    </w:p>
    <w:p w14:paraId="4556739D" w14:textId="77777777" w:rsidR="00A93E6A" w:rsidRPr="00A344F1" w:rsidRDefault="00A93E6A" w:rsidP="00A93E6A">
      <w:pPr>
        <w:pStyle w:val="Lijstalinea"/>
        <w:ind w:left="570"/>
        <w:rPr>
          <w:noProof w:val="0"/>
        </w:rPr>
      </w:pPr>
    </w:p>
    <w:p w14:paraId="209E16A5" w14:textId="77777777" w:rsidR="00A93E6A" w:rsidRPr="00A344F1" w:rsidRDefault="00A93E6A" w:rsidP="00A93E6A">
      <w:pPr>
        <w:rPr>
          <w:noProof w:val="0"/>
        </w:rPr>
      </w:pPr>
      <w:r w:rsidRPr="00A344F1">
        <w:rPr>
          <w:noProof w:val="0"/>
        </w:rPr>
        <w:t>De volgende kerntaken en werkprocessen uit de KSS 201</w:t>
      </w:r>
      <w:r>
        <w:rPr>
          <w:noProof w:val="0"/>
        </w:rPr>
        <w:t>7</w:t>
      </w:r>
      <w:r w:rsidRPr="00A344F1">
        <w:rPr>
          <w:noProof w:val="0"/>
        </w:rPr>
        <w:t xml:space="preserve"> worden getoetst. </w:t>
      </w:r>
    </w:p>
    <w:p w14:paraId="6BD76BCA" w14:textId="77777777" w:rsidR="00A93E6A" w:rsidRPr="00A344F1" w:rsidRDefault="00A93E6A" w:rsidP="00A93E6A">
      <w:pPr>
        <w:pStyle w:val="Standaard1"/>
      </w:pPr>
    </w:p>
    <w:tbl>
      <w:tblPr>
        <w:tblStyle w:val="NOCNSF"/>
        <w:tblW w:w="9639" w:type="dxa"/>
        <w:tblLayout w:type="fixed"/>
        <w:tblLook w:val="04A0" w:firstRow="1" w:lastRow="0" w:firstColumn="1" w:lastColumn="0" w:noHBand="0" w:noVBand="1"/>
      </w:tblPr>
      <w:tblGrid>
        <w:gridCol w:w="3537"/>
        <w:gridCol w:w="6087"/>
        <w:gridCol w:w="15"/>
      </w:tblGrid>
      <w:tr w:rsidR="00F80315" w:rsidRPr="004B6A4C" w14:paraId="4E56D84F" w14:textId="77777777" w:rsidTr="009C4747">
        <w:trPr>
          <w:gridAfter w:val="1"/>
          <w:cnfStyle w:val="100000000000" w:firstRow="1" w:lastRow="0" w:firstColumn="0" w:lastColumn="0" w:oddVBand="0" w:evenVBand="0" w:oddHBand="0" w:evenHBand="0" w:firstRowFirstColumn="0" w:firstRowLastColumn="0" w:lastRowFirstColumn="0" w:lastRowLastColumn="0"/>
          <w:wAfter w:w="14" w:type="dxa"/>
        </w:trPr>
        <w:tc>
          <w:tcPr>
            <w:cnfStyle w:val="001000000000" w:firstRow="0" w:lastRow="0" w:firstColumn="1" w:lastColumn="0" w:oddVBand="0" w:evenVBand="0" w:oddHBand="0" w:evenHBand="0" w:firstRowFirstColumn="0" w:firstRowLastColumn="0" w:lastRowFirstColumn="0" w:lastRowLastColumn="0"/>
            <w:tcW w:w="3369" w:type="dxa"/>
            <w:tcBorders>
              <w:top w:val="nil"/>
              <w:bottom w:val="single" w:sz="4" w:space="0" w:color="FFFFFF"/>
              <w:right w:val="single" w:sz="4" w:space="0" w:color="FFFFFF"/>
            </w:tcBorders>
            <w:shd w:val="clear" w:color="auto" w:fill="FAD7B6"/>
          </w:tcPr>
          <w:p w14:paraId="007FE141" w14:textId="77777777" w:rsidR="00F80315" w:rsidRPr="004B6A4C" w:rsidRDefault="00F80315" w:rsidP="001F65F8">
            <w:r w:rsidRPr="004B6A4C">
              <w:t>Kerntaak</w:t>
            </w:r>
          </w:p>
        </w:tc>
        <w:tc>
          <w:tcPr>
            <w:tcW w:w="5797" w:type="dxa"/>
            <w:tcBorders>
              <w:top w:val="nil"/>
              <w:left w:val="single" w:sz="4" w:space="0" w:color="FFFFFF"/>
              <w:bottom w:val="single" w:sz="4" w:space="0" w:color="FFFFFF"/>
            </w:tcBorders>
            <w:shd w:val="clear" w:color="auto" w:fill="FAD7B6"/>
          </w:tcPr>
          <w:p w14:paraId="44F1386E" w14:textId="77777777" w:rsidR="00F80315" w:rsidRPr="004B6A4C" w:rsidRDefault="00F80315" w:rsidP="001F65F8">
            <w:pPr>
              <w:cnfStyle w:val="100000000000" w:firstRow="1" w:lastRow="0" w:firstColumn="0" w:lastColumn="0" w:oddVBand="0" w:evenVBand="0" w:oddHBand="0" w:evenHBand="0" w:firstRowFirstColumn="0" w:firstRowLastColumn="0" w:lastRowFirstColumn="0" w:lastRowLastColumn="0"/>
            </w:pPr>
            <w:r w:rsidRPr="004B6A4C">
              <w:t>Werkproces</w:t>
            </w:r>
          </w:p>
          <w:p w14:paraId="750EA82E" w14:textId="77777777" w:rsidR="00F80315" w:rsidRPr="004B6A4C" w:rsidRDefault="00F80315" w:rsidP="001F65F8">
            <w:pPr>
              <w:cnfStyle w:val="100000000000" w:firstRow="1" w:lastRow="0" w:firstColumn="0" w:lastColumn="0" w:oddVBand="0" w:evenVBand="0" w:oddHBand="0" w:evenHBand="0" w:firstRowFirstColumn="0" w:firstRowLastColumn="0" w:lastRowFirstColumn="0" w:lastRowLastColumn="0"/>
            </w:pPr>
          </w:p>
        </w:tc>
      </w:tr>
      <w:tr w:rsidR="00F80315" w:rsidRPr="00A344F1" w14:paraId="52819D9A" w14:textId="77777777" w:rsidTr="009C4747">
        <w:tblPrEx>
          <w:shd w:val="clear" w:color="auto" w:fill="FEF2E7"/>
          <w:tblLook w:val="0480" w:firstRow="0" w:lastRow="0" w:firstColumn="1" w:lastColumn="0" w:noHBand="0" w:noVBand="1"/>
        </w:tblPrEx>
        <w:trPr>
          <w:trHeight w:val="802"/>
        </w:trPr>
        <w:tc>
          <w:tcPr>
            <w:cnfStyle w:val="001000000000" w:firstRow="0" w:lastRow="0" w:firstColumn="1" w:lastColumn="0" w:oddVBand="0" w:evenVBand="0" w:oddHBand="0" w:evenHBand="0" w:firstRowFirstColumn="0" w:firstRowLastColumn="0" w:lastRowFirstColumn="0" w:lastRowLastColumn="0"/>
            <w:tcW w:w="3369" w:type="dxa"/>
          </w:tcPr>
          <w:p w14:paraId="32EF69BA" w14:textId="77777777" w:rsidR="00F80315" w:rsidRDefault="00F80315" w:rsidP="001F65F8">
            <w:pPr>
              <w:rPr>
                <w:b w:val="0"/>
                <w:noProof w:val="0"/>
              </w:rPr>
            </w:pPr>
            <w:r w:rsidRPr="00F80315">
              <w:rPr>
                <w:b w:val="0"/>
                <w:noProof w:val="0"/>
              </w:rPr>
              <w:t xml:space="preserve">Kerntaak 4.1 </w:t>
            </w:r>
          </w:p>
          <w:p w14:paraId="184FE19F" w14:textId="25B7CE74" w:rsidR="00F80315" w:rsidRPr="00F80315" w:rsidRDefault="00F80315" w:rsidP="001F65F8">
            <w:pPr>
              <w:rPr>
                <w:b w:val="0"/>
                <w:noProof w:val="0"/>
              </w:rPr>
            </w:pPr>
            <w:r w:rsidRPr="00F80315">
              <w:rPr>
                <w:b w:val="0"/>
                <w:noProof w:val="0"/>
              </w:rPr>
              <w:t>Geven van trainingen</w:t>
            </w:r>
          </w:p>
        </w:tc>
        <w:tc>
          <w:tcPr>
            <w:tcW w:w="5811" w:type="dxa"/>
            <w:gridSpan w:val="2"/>
          </w:tcPr>
          <w:p w14:paraId="18CD3CDF" w14:textId="77777777" w:rsidR="00F80315" w:rsidRPr="00A344F1" w:rsidRDefault="00F80315"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4.1.1 Begeleidt specifieke (groepen) </w:t>
            </w:r>
            <w:r w:rsidRPr="00A344F1">
              <w:rPr>
                <w:noProof w:val="0"/>
                <w:color w:val="FF0000"/>
              </w:rPr>
              <w:t>sporters</w:t>
            </w:r>
            <w:r w:rsidRPr="00A344F1">
              <w:rPr>
                <w:noProof w:val="0"/>
              </w:rPr>
              <w:t xml:space="preserve"> </w:t>
            </w:r>
          </w:p>
          <w:p w14:paraId="14A4EA7E" w14:textId="77777777" w:rsidR="00F80315" w:rsidRPr="00A344F1" w:rsidRDefault="00F80315"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4.1.2 Stelt plannen op voor langere termijn</w:t>
            </w:r>
          </w:p>
          <w:p w14:paraId="15C48F16" w14:textId="77777777" w:rsidR="00F80315" w:rsidRPr="00A344F1" w:rsidRDefault="00F80315"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4.1.3 Plant en voert trainingen uit </w:t>
            </w:r>
          </w:p>
          <w:p w14:paraId="4B8F461D" w14:textId="25A82243" w:rsidR="00F80315" w:rsidRPr="00A344F1" w:rsidRDefault="00F80315" w:rsidP="001F65F8">
            <w:pPr>
              <w:cnfStyle w:val="000000000000" w:firstRow="0" w:lastRow="0" w:firstColumn="0" w:lastColumn="0" w:oddVBand="0" w:evenVBand="0" w:oddHBand="0" w:evenHBand="0" w:firstRowFirstColumn="0" w:firstRowLastColumn="0" w:lastRowFirstColumn="0" w:lastRowLastColumn="0"/>
              <w:rPr>
                <w:noProof w:val="0"/>
              </w:rPr>
            </w:pPr>
            <w:r>
              <w:rPr>
                <w:noProof w:val="0"/>
              </w:rPr>
              <w:t>4</w:t>
            </w:r>
            <w:r w:rsidRPr="00A344F1">
              <w:rPr>
                <w:noProof w:val="0"/>
              </w:rPr>
              <w:t xml:space="preserve">.1.4 Evalueert uitvoering plannen en trainingen </w:t>
            </w:r>
          </w:p>
        </w:tc>
      </w:tr>
      <w:tr w:rsidR="00F80315" w:rsidRPr="00A344F1" w14:paraId="7954801B" w14:textId="77777777" w:rsidTr="009C4747">
        <w:tblPrEx>
          <w:shd w:val="clear" w:color="auto" w:fill="FEF2E7"/>
          <w:tblLook w:val="0480" w:firstRow="0" w:lastRow="0" w:firstColumn="1" w:lastColumn="0" w:noHBand="0" w:noVBand="1"/>
        </w:tblPrEx>
        <w:trPr>
          <w:trHeight w:val="762"/>
        </w:trPr>
        <w:tc>
          <w:tcPr>
            <w:cnfStyle w:val="001000000000" w:firstRow="0" w:lastRow="0" w:firstColumn="1" w:lastColumn="0" w:oddVBand="0" w:evenVBand="0" w:oddHBand="0" w:evenHBand="0" w:firstRowFirstColumn="0" w:firstRowLastColumn="0" w:lastRowFirstColumn="0" w:lastRowLastColumn="0"/>
            <w:tcW w:w="3369" w:type="dxa"/>
          </w:tcPr>
          <w:p w14:paraId="7FB75D50" w14:textId="77777777" w:rsidR="00F80315" w:rsidRDefault="00F80315" w:rsidP="001F65F8">
            <w:pPr>
              <w:rPr>
                <w:b w:val="0"/>
                <w:noProof w:val="0"/>
              </w:rPr>
            </w:pPr>
            <w:r w:rsidRPr="00F80315">
              <w:rPr>
                <w:b w:val="0"/>
                <w:noProof w:val="0"/>
              </w:rPr>
              <w:t xml:space="preserve">Kerntaak 4.2 </w:t>
            </w:r>
          </w:p>
          <w:p w14:paraId="7E69DACB" w14:textId="3883CA29" w:rsidR="00F80315" w:rsidRPr="00F80315" w:rsidRDefault="00F80315" w:rsidP="001F65F8">
            <w:pPr>
              <w:rPr>
                <w:b w:val="0"/>
                <w:noProof w:val="0"/>
              </w:rPr>
            </w:pPr>
            <w:r w:rsidRPr="00F80315">
              <w:rPr>
                <w:b w:val="0"/>
                <w:noProof w:val="0"/>
              </w:rPr>
              <w:t>Coachen bij wedstrijden</w:t>
            </w:r>
          </w:p>
        </w:tc>
        <w:tc>
          <w:tcPr>
            <w:tcW w:w="5811" w:type="dxa"/>
            <w:gridSpan w:val="2"/>
            <w:tcBorders>
              <w:bottom w:val="single" w:sz="8" w:space="0" w:color="FFFFFF" w:themeColor="background1"/>
            </w:tcBorders>
          </w:tcPr>
          <w:p w14:paraId="47E50090" w14:textId="77777777" w:rsidR="00F80315" w:rsidRPr="00A344F1" w:rsidRDefault="00F80315"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4.2.1 Begeleidt </w:t>
            </w:r>
            <w:r w:rsidRPr="00A344F1">
              <w:rPr>
                <w:noProof w:val="0"/>
                <w:color w:val="FF0000"/>
              </w:rPr>
              <w:t>sporters</w:t>
            </w:r>
            <w:r w:rsidRPr="00A344F1">
              <w:rPr>
                <w:noProof w:val="0"/>
              </w:rPr>
              <w:t xml:space="preserve"> bij wedstrijden</w:t>
            </w:r>
          </w:p>
          <w:p w14:paraId="37536D1A" w14:textId="77777777" w:rsidR="00F80315" w:rsidRPr="00A344F1" w:rsidRDefault="00F80315"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4.2.2 Bereidt wedstrijden voor</w:t>
            </w:r>
          </w:p>
          <w:p w14:paraId="168D61A7" w14:textId="77777777" w:rsidR="00F80315" w:rsidRPr="00A344F1" w:rsidRDefault="00F80315"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4.2.3 </w:t>
            </w:r>
            <w:r>
              <w:rPr>
                <w:noProof w:val="0"/>
              </w:rPr>
              <w:t>Coacht gericht op de wedstrijd</w:t>
            </w:r>
            <w:r w:rsidRPr="00A344F1">
              <w:rPr>
                <w:noProof w:val="0"/>
              </w:rPr>
              <w:t xml:space="preserve"> </w:t>
            </w:r>
          </w:p>
          <w:p w14:paraId="3DFBA0CC" w14:textId="3E372B99" w:rsidR="00F80315" w:rsidRPr="00A344F1" w:rsidRDefault="00F80315"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4.2.4 Evalueert wedstrijden </w:t>
            </w:r>
          </w:p>
        </w:tc>
      </w:tr>
      <w:tr w:rsidR="00F80315" w:rsidRPr="00A344F1" w14:paraId="52023F58" w14:textId="77777777" w:rsidTr="009C4747">
        <w:tblPrEx>
          <w:shd w:val="clear" w:color="auto" w:fill="FEF2E7"/>
          <w:tblLook w:val="0480" w:firstRow="0" w:lastRow="0" w:firstColumn="1" w:lastColumn="0" w:noHBand="0" w:noVBand="1"/>
        </w:tblPrEx>
        <w:trPr>
          <w:trHeight w:val="939"/>
        </w:trPr>
        <w:tc>
          <w:tcPr>
            <w:cnfStyle w:val="001000000000" w:firstRow="0" w:lastRow="0" w:firstColumn="1" w:lastColumn="0" w:oddVBand="0" w:evenVBand="0" w:oddHBand="0" w:evenHBand="0" w:firstRowFirstColumn="0" w:firstRowLastColumn="0" w:lastRowFirstColumn="0" w:lastRowLastColumn="0"/>
            <w:tcW w:w="3369" w:type="dxa"/>
          </w:tcPr>
          <w:p w14:paraId="6458F8B9" w14:textId="77777777" w:rsidR="00F80315" w:rsidRDefault="00F80315" w:rsidP="001F65F8">
            <w:pPr>
              <w:rPr>
                <w:b w:val="0"/>
                <w:noProof w:val="0"/>
                <w:color w:val="1F497D" w:themeColor="text2"/>
              </w:rPr>
            </w:pPr>
            <w:r w:rsidRPr="00F80315">
              <w:rPr>
                <w:b w:val="0"/>
                <w:noProof w:val="0"/>
                <w:color w:val="1F497D" w:themeColor="text2"/>
              </w:rPr>
              <w:t xml:space="preserve">Kerntaak 4.3 </w:t>
            </w:r>
          </w:p>
          <w:p w14:paraId="4D7A50FC" w14:textId="444AAC0E" w:rsidR="00F80315" w:rsidRPr="00F80315" w:rsidRDefault="00F80315" w:rsidP="001F65F8">
            <w:pPr>
              <w:rPr>
                <w:b w:val="0"/>
                <w:noProof w:val="0"/>
              </w:rPr>
            </w:pPr>
            <w:r w:rsidRPr="00F80315">
              <w:rPr>
                <w:b w:val="0"/>
                <w:noProof w:val="0"/>
                <w:color w:val="1F497D" w:themeColor="text2"/>
              </w:rPr>
              <w:t>Ondersteunen van sporttechnisch beleid</w:t>
            </w:r>
          </w:p>
        </w:tc>
        <w:tc>
          <w:tcPr>
            <w:tcW w:w="5811" w:type="dxa"/>
            <w:gridSpan w:val="2"/>
          </w:tcPr>
          <w:p w14:paraId="71F858D8" w14:textId="77777777" w:rsidR="00F80315" w:rsidRPr="00BD4F0D" w:rsidRDefault="00F80315"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4.3.1 Formuleert (mede) doelstellingen sporttechnisch beleid</w:t>
            </w:r>
          </w:p>
          <w:p w14:paraId="5F75546C" w14:textId="77777777" w:rsidR="00F80315" w:rsidRPr="00BD4F0D" w:rsidRDefault="00F80315"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4.3.2 Stelt sporttechnisch beleidsadvies op</w:t>
            </w:r>
          </w:p>
          <w:p w14:paraId="33349A1D" w14:textId="77777777" w:rsidR="00F80315" w:rsidRPr="00BD4F0D" w:rsidRDefault="00F80315"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4.3.3 Voert beleidsmatige taken uit</w:t>
            </w:r>
          </w:p>
          <w:p w14:paraId="6881AE22" w14:textId="65905C74" w:rsidR="00F80315" w:rsidRPr="00BD4F0D" w:rsidRDefault="00F80315" w:rsidP="001F65F8">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4.3.4 Evalueert uitvoering beleid</w:t>
            </w:r>
          </w:p>
        </w:tc>
      </w:tr>
      <w:tr w:rsidR="00F80315" w:rsidRPr="00A344F1" w14:paraId="77218BB0" w14:textId="77777777" w:rsidTr="009C4747">
        <w:tblPrEx>
          <w:shd w:val="clear" w:color="auto" w:fill="FEF2E7"/>
          <w:tblLook w:val="0480" w:firstRow="0" w:lastRow="0" w:firstColumn="1" w:lastColumn="0" w:noHBand="0" w:noVBand="1"/>
        </w:tblPrEx>
        <w:trPr>
          <w:trHeight w:val="487"/>
        </w:trPr>
        <w:tc>
          <w:tcPr>
            <w:cnfStyle w:val="001000000000" w:firstRow="0" w:lastRow="0" w:firstColumn="1" w:lastColumn="0" w:oddVBand="0" w:evenVBand="0" w:oddHBand="0" w:evenHBand="0" w:firstRowFirstColumn="0" w:firstRowLastColumn="0" w:lastRowFirstColumn="0" w:lastRowLastColumn="0"/>
            <w:tcW w:w="3369" w:type="dxa"/>
          </w:tcPr>
          <w:p w14:paraId="00E24F7F" w14:textId="77777777" w:rsidR="00F80315" w:rsidRDefault="00F80315" w:rsidP="001F65F8">
            <w:pPr>
              <w:rPr>
                <w:b w:val="0"/>
                <w:noProof w:val="0"/>
                <w:color w:val="1F497D" w:themeColor="text2"/>
              </w:rPr>
            </w:pPr>
            <w:r w:rsidRPr="00F80315">
              <w:rPr>
                <w:b w:val="0"/>
                <w:noProof w:val="0"/>
                <w:color w:val="1F497D" w:themeColor="text2"/>
              </w:rPr>
              <w:t xml:space="preserve">Kerntaak 4.5 </w:t>
            </w:r>
          </w:p>
          <w:p w14:paraId="11B157AE" w14:textId="05107B5B" w:rsidR="00F80315" w:rsidRPr="00F80315" w:rsidRDefault="00F80315" w:rsidP="001F65F8">
            <w:pPr>
              <w:rPr>
                <w:b w:val="0"/>
                <w:noProof w:val="0"/>
              </w:rPr>
            </w:pPr>
            <w:r w:rsidRPr="00F80315">
              <w:rPr>
                <w:b w:val="0"/>
                <w:noProof w:val="0"/>
                <w:color w:val="1F497D" w:themeColor="text2"/>
              </w:rPr>
              <w:t>Samenwerken met begeleidingsteam en onderhouden van externe contacten</w:t>
            </w:r>
          </w:p>
        </w:tc>
        <w:tc>
          <w:tcPr>
            <w:tcW w:w="5811" w:type="dxa"/>
            <w:gridSpan w:val="2"/>
          </w:tcPr>
          <w:p w14:paraId="4964CB68" w14:textId="77777777" w:rsidR="00F80315" w:rsidRPr="00BD4F0D" w:rsidRDefault="00F80315"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4.5.1 Begeleidt begeleidingsteam</w:t>
            </w:r>
          </w:p>
          <w:p w14:paraId="3ADC3ECE" w14:textId="77777777" w:rsidR="00F80315" w:rsidRPr="00BD4F0D" w:rsidRDefault="00F80315"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4.5.2 Raadpleegt specialisten </w:t>
            </w:r>
          </w:p>
          <w:p w14:paraId="5B7D75EA" w14:textId="6E37C01B" w:rsidR="00F80315" w:rsidRPr="00BD4F0D" w:rsidRDefault="00F80315" w:rsidP="009C4747">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4.5.3 Onderh</w:t>
            </w:r>
            <w:r>
              <w:rPr>
                <w:noProof w:val="0"/>
                <w:color w:val="1F497D" w:themeColor="text2"/>
              </w:rPr>
              <w:t>oudt contact met media/externen</w:t>
            </w:r>
          </w:p>
        </w:tc>
      </w:tr>
      <w:tr w:rsidR="00F80315" w:rsidRPr="00A344F1" w14:paraId="646ED193" w14:textId="77777777" w:rsidTr="009C4747">
        <w:tblPrEx>
          <w:shd w:val="clear" w:color="auto" w:fill="FEF2E7"/>
          <w:tblLook w:val="0480" w:firstRow="0" w:lastRow="0" w:firstColumn="1" w:lastColumn="0" w:noHBand="0" w:noVBand="1"/>
        </w:tblPrEx>
        <w:trPr>
          <w:trHeight w:val="665"/>
        </w:trPr>
        <w:tc>
          <w:tcPr>
            <w:cnfStyle w:val="001000000000" w:firstRow="0" w:lastRow="0" w:firstColumn="1" w:lastColumn="0" w:oddVBand="0" w:evenVBand="0" w:oddHBand="0" w:evenHBand="0" w:firstRowFirstColumn="0" w:firstRowLastColumn="0" w:lastRowFirstColumn="0" w:lastRowLastColumn="0"/>
            <w:tcW w:w="3369" w:type="dxa"/>
          </w:tcPr>
          <w:p w14:paraId="15593BC9" w14:textId="77777777" w:rsidR="00F80315" w:rsidRDefault="00F80315" w:rsidP="001F65F8">
            <w:pPr>
              <w:rPr>
                <w:b w:val="0"/>
                <w:noProof w:val="0"/>
                <w:color w:val="1F497D" w:themeColor="text2"/>
              </w:rPr>
            </w:pPr>
            <w:r w:rsidRPr="00F80315">
              <w:rPr>
                <w:b w:val="0"/>
                <w:noProof w:val="0"/>
                <w:color w:val="1F497D" w:themeColor="text2"/>
              </w:rPr>
              <w:t xml:space="preserve">Kerntaak 4.6 </w:t>
            </w:r>
          </w:p>
          <w:p w14:paraId="57D04A74" w14:textId="1B575847" w:rsidR="00F80315" w:rsidRPr="00F80315" w:rsidRDefault="00F80315" w:rsidP="001F65F8">
            <w:pPr>
              <w:rPr>
                <w:b w:val="0"/>
                <w:noProof w:val="0"/>
              </w:rPr>
            </w:pPr>
            <w:r w:rsidRPr="00F80315">
              <w:rPr>
                <w:b w:val="0"/>
                <w:noProof w:val="0"/>
                <w:color w:val="1F497D" w:themeColor="text2"/>
              </w:rPr>
              <w:t xml:space="preserve">Scouten van </w:t>
            </w:r>
            <w:r w:rsidRPr="008D2E40">
              <w:rPr>
                <w:b w:val="0"/>
                <w:noProof w:val="0"/>
                <w:color w:val="FF0000"/>
              </w:rPr>
              <w:t>sporters</w:t>
            </w:r>
          </w:p>
        </w:tc>
        <w:tc>
          <w:tcPr>
            <w:tcW w:w="5811" w:type="dxa"/>
            <w:gridSpan w:val="2"/>
          </w:tcPr>
          <w:p w14:paraId="53A8B20D" w14:textId="77777777" w:rsidR="00F80315" w:rsidRPr="00BD4F0D" w:rsidRDefault="00F80315"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4.6.1 Formuleert doelstellingen en criteria scouting</w:t>
            </w:r>
          </w:p>
          <w:p w14:paraId="09C373A5" w14:textId="77777777" w:rsidR="00F80315" w:rsidRPr="00BD4F0D" w:rsidRDefault="00F80315"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4.6.2 Verzamelt en interpreteert scoutinggegevens</w:t>
            </w:r>
          </w:p>
          <w:p w14:paraId="6CC53428" w14:textId="6D497F16" w:rsidR="00F80315" w:rsidRPr="009C4747" w:rsidRDefault="00F80315" w:rsidP="001F65F8">
            <w:pPr>
              <w:cnfStyle w:val="000000000000" w:firstRow="0" w:lastRow="0" w:firstColumn="0" w:lastColumn="0" w:oddVBand="0" w:evenVBand="0" w:oddHBand="0" w:evenHBand="0" w:firstRowFirstColumn="0" w:firstRowLastColumn="0" w:lastRowFirstColumn="0" w:lastRowLastColumn="0"/>
              <w:rPr>
                <w:noProof w:val="0"/>
                <w:color w:val="FF0000"/>
              </w:rPr>
            </w:pPr>
            <w:r w:rsidRPr="009A49B2">
              <w:rPr>
                <w:noProof w:val="0"/>
                <w:color w:val="1F497D" w:themeColor="text2"/>
              </w:rPr>
              <w:t>4.6.3 Selecteert en begeleidt</w:t>
            </w:r>
            <w:r w:rsidRPr="00A344F1">
              <w:rPr>
                <w:noProof w:val="0"/>
              </w:rPr>
              <w:t xml:space="preserve"> </w:t>
            </w:r>
            <w:r w:rsidRPr="00A344F1">
              <w:rPr>
                <w:noProof w:val="0"/>
                <w:color w:val="FF0000"/>
              </w:rPr>
              <w:t>sporters</w:t>
            </w:r>
          </w:p>
        </w:tc>
      </w:tr>
    </w:tbl>
    <w:p w14:paraId="1449AFB5" w14:textId="77777777" w:rsidR="00E5612B" w:rsidRDefault="00E5612B">
      <w:r>
        <w:rPr>
          <w:b/>
        </w:rPr>
        <w:br w:type="page"/>
      </w:r>
    </w:p>
    <w:p w14:paraId="1A249BC0" w14:textId="77777777" w:rsidR="00A93E6A" w:rsidRPr="00A344F1" w:rsidRDefault="00A93E6A" w:rsidP="00A93E6A">
      <w:pPr>
        <w:pStyle w:val="Kop2"/>
        <w:numPr>
          <w:ilvl w:val="0"/>
          <w:numId w:val="33"/>
        </w:numPr>
        <w:rPr>
          <w:noProof w:val="0"/>
        </w:rPr>
      </w:pPr>
      <w:bookmarkStart w:id="23" w:name="_Toc342428176"/>
      <w:bookmarkStart w:id="24" w:name="_Toc350365933"/>
      <w:bookmarkStart w:id="25" w:name="_Toc474264269"/>
      <w:bookmarkStart w:id="26" w:name="_Toc355508820"/>
      <w:r w:rsidRPr="00A344F1">
        <w:rPr>
          <w:noProof w:val="0"/>
        </w:rPr>
        <w:lastRenderedPageBreak/>
        <w:t>PVB’s</w:t>
      </w:r>
      <w:bookmarkEnd w:id="23"/>
      <w:bookmarkEnd w:id="24"/>
      <w:bookmarkEnd w:id="25"/>
      <w:bookmarkEnd w:id="26"/>
    </w:p>
    <w:p w14:paraId="0977C6CE" w14:textId="77777777" w:rsidR="00A93E6A" w:rsidRPr="00A344F1" w:rsidRDefault="00A93E6A" w:rsidP="00A93E6A">
      <w:pPr>
        <w:pStyle w:val="Lijstalinea"/>
        <w:ind w:left="570"/>
        <w:rPr>
          <w:noProof w:val="0"/>
        </w:rPr>
      </w:pPr>
    </w:p>
    <w:p w14:paraId="53128D33" w14:textId="77777777" w:rsidR="00A93E6A" w:rsidRPr="00A344F1" w:rsidRDefault="00A93E6A" w:rsidP="00A93E6A">
      <w:pPr>
        <w:pStyle w:val="Kop5"/>
        <w:numPr>
          <w:ilvl w:val="1"/>
          <w:numId w:val="17"/>
        </w:numPr>
        <w:rPr>
          <w:noProof w:val="0"/>
        </w:rPr>
      </w:pPr>
      <w:r w:rsidRPr="00A344F1">
        <w:rPr>
          <w:noProof w:val="0"/>
        </w:rPr>
        <w:t xml:space="preserve">Overzicht onderdelen PVB's </w:t>
      </w:r>
    </w:p>
    <w:p w14:paraId="09BFB87E" w14:textId="77777777" w:rsidR="00A93E6A" w:rsidRDefault="00A93E6A" w:rsidP="00A93E6A">
      <w:pPr>
        <w:rPr>
          <w:noProof w:val="0"/>
        </w:rPr>
      </w:pPr>
    </w:p>
    <w:tbl>
      <w:tblPr>
        <w:tblStyle w:val="NOCNSF"/>
        <w:tblW w:w="9639" w:type="dxa"/>
        <w:tblLayout w:type="fixed"/>
        <w:tblLook w:val="0480" w:firstRow="0" w:lastRow="0" w:firstColumn="1" w:lastColumn="0" w:noHBand="0" w:noVBand="1"/>
      </w:tblPr>
      <w:tblGrid>
        <w:gridCol w:w="599"/>
        <w:gridCol w:w="6281"/>
        <w:gridCol w:w="1325"/>
        <w:gridCol w:w="735"/>
        <w:gridCol w:w="699"/>
      </w:tblGrid>
      <w:tr w:rsidR="00E5612B" w:rsidRPr="004A0510" w14:paraId="024CD447"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578" w:type="dxa"/>
            <w:vMerge w:val="restart"/>
            <w:tcBorders>
              <w:top w:val="nil"/>
              <w:right w:val="single" w:sz="4" w:space="0" w:color="FFFFFF" w:themeColor="background1"/>
            </w:tcBorders>
            <w:shd w:val="clear" w:color="auto" w:fill="FAD7B6"/>
            <w:textDirection w:val="tbRl"/>
            <w:vAlign w:val="center"/>
          </w:tcPr>
          <w:p w14:paraId="5BB8C313" w14:textId="46FCEAEC" w:rsidR="00E5612B" w:rsidRPr="004A0510" w:rsidRDefault="00E5612B" w:rsidP="006D64BB">
            <w:pPr>
              <w:ind w:left="113" w:right="113"/>
              <w:rPr>
                <w:noProof w:val="0"/>
              </w:rPr>
            </w:pPr>
          </w:p>
        </w:tc>
        <w:tc>
          <w:tcPr>
            <w:tcW w:w="6051" w:type="dxa"/>
            <w:vMerge w:val="restart"/>
            <w:tcBorders>
              <w:top w:val="nil"/>
              <w:left w:val="single" w:sz="4" w:space="0" w:color="FFFFFF" w:themeColor="background1"/>
              <w:right w:val="single" w:sz="4" w:space="0" w:color="FFFFFF" w:themeColor="background1"/>
            </w:tcBorders>
            <w:shd w:val="clear" w:color="auto" w:fill="FAD7B6"/>
          </w:tcPr>
          <w:p w14:paraId="5A209E6C"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 xml:space="preserve">Titel PVB/kerntaken </w:t>
            </w:r>
          </w:p>
        </w:tc>
        <w:tc>
          <w:tcPr>
            <w:tcW w:w="1276" w:type="dxa"/>
            <w:vMerge w:val="restart"/>
            <w:tcBorders>
              <w:top w:val="nil"/>
              <w:left w:val="single" w:sz="4" w:space="0" w:color="FFFFFF" w:themeColor="background1"/>
              <w:right w:val="single" w:sz="4" w:space="0" w:color="FFFFFF" w:themeColor="background1"/>
            </w:tcBorders>
            <w:shd w:val="clear" w:color="auto" w:fill="FAD7B6"/>
          </w:tcPr>
          <w:p w14:paraId="306A6C01"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Portfolio</w:t>
            </w:r>
            <w:r>
              <w:rPr>
                <w:b/>
                <w:noProof w:val="0"/>
              </w:rPr>
              <w:softHyphen/>
            </w:r>
            <w:r w:rsidRPr="004A0510">
              <w:rPr>
                <w:b/>
                <w:noProof w:val="0"/>
              </w:rPr>
              <w:t>beoordeling</w:t>
            </w:r>
          </w:p>
        </w:tc>
        <w:tc>
          <w:tcPr>
            <w:tcW w:w="1381" w:type="dxa"/>
            <w:gridSpan w:val="2"/>
            <w:tcBorders>
              <w:top w:val="nil"/>
              <w:left w:val="single" w:sz="4" w:space="0" w:color="FFFFFF" w:themeColor="background1"/>
              <w:bottom w:val="nil"/>
            </w:tcBorders>
            <w:shd w:val="clear" w:color="auto" w:fill="FAD7B6"/>
          </w:tcPr>
          <w:p w14:paraId="7DBE22E0"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 beoordeling</w:t>
            </w:r>
          </w:p>
        </w:tc>
      </w:tr>
      <w:tr w:rsidR="00E5612B" w:rsidRPr="004A0510" w14:paraId="07C95FD2" w14:textId="77777777" w:rsidTr="006D64BB">
        <w:trPr>
          <w:trHeight w:val="210"/>
        </w:trPr>
        <w:tc>
          <w:tcPr>
            <w:cnfStyle w:val="001000000000" w:firstRow="0" w:lastRow="0" w:firstColumn="1" w:lastColumn="0" w:oddVBand="0" w:evenVBand="0" w:oddHBand="0" w:evenHBand="0" w:firstRowFirstColumn="0" w:firstRowLastColumn="0" w:lastRowFirstColumn="0" w:lastRowLastColumn="0"/>
            <w:tcW w:w="578" w:type="dxa"/>
            <w:vMerge/>
            <w:tcBorders>
              <w:right w:val="single" w:sz="4" w:space="0" w:color="FFFFFF" w:themeColor="background1"/>
            </w:tcBorders>
            <w:shd w:val="clear" w:color="auto" w:fill="FAD7B6"/>
          </w:tcPr>
          <w:p w14:paraId="587866A8" w14:textId="77777777" w:rsidR="00E5612B" w:rsidRPr="004A0510" w:rsidRDefault="00E5612B" w:rsidP="001F65F8">
            <w:pPr>
              <w:rPr>
                <w:noProof w:val="0"/>
              </w:rPr>
            </w:pPr>
          </w:p>
        </w:tc>
        <w:tc>
          <w:tcPr>
            <w:tcW w:w="6051" w:type="dxa"/>
            <w:vMerge/>
            <w:tcBorders>
              <w:left w:val="single" w:sz="4" w:space="0" w:color="FFFFFF" w:themeColor="background1"/>
              <w:right w:val="single" w:sz="4" w:space="0" w:color="FFFFFF" w:themeColor="background1"/>
            </w:tcBorders>
            <w:shd w:val="clear" w:color="auto" w:fill="FAD7B6"/>
          </w:tcPr>
          <w:p w14:paraId="1E072416"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single" w:sz="6" w:space="0" w:color="FFFFFF" w:themeColor="background1"/>
              <w:right w:val="single" w:sz="4" w:space="0" w:color="FFFFFF" w:themeColor="background1"/>
            </w:tcBorders>
            <w:shd w:val="clear" w:color="auto" w:fill="FAD7B6"/>
            <w:textDirection w:val="btLr"/>
          </w:tcPr>
          <w:p w14:paraId="13001D70"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single" w:sz="6" w:space="0" w:color="FFFFFF" w:themeColor="background1"/>
              <w:right w:val="nil"/>
            </w:tcBorders>
            <w:shd w:val="clear" w:color="auto" w:fill="FAD7B6"/>
            <w:textDirection w:val="btLr"/>
          </w:tcPr>
          <w:p w14:paraId="06760312" w14:textId="77777777" w:rsidR="00E5612B" w:rsidRDefault="00E5612B" w:rsidP="001F65F8">
            <w:pPr>
              <w:spacing w:after="200"/>
              <w:ind w:left="113" w:right="113"/>
              <w:cnfStyle w:val="000000000000" w:firstRow="0" w:lastRow="0" w:firstColumn="0" w:lastColumn="0" w:oddVBand="0" w:evenVBand="0" w:oddHBand="0" w:evenHBand="0" w:firstRowFirstColumn="0" w:firstRowLastColumn="0" w:lastRowFirstColumn="0" w:lastRowLastColumn="0"/>
              <w:rPr>
                <w:b/>
                <w:noProof w:val="0"/>
              </w:rPr>
            </w:pPr>
          </w:p>
          <w:p w14:paraId="7860718C"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p>
        </w:tc>
        <w:tc>
          <w:tcPr>
            <w:tcW w:w="673" w:type="dxa"/>
            <w:tcBorders>
              <w:top w:val="nil"/>
              <w:left w:val="nil"/>
              <w:bottom w:val="single" w:sz="6" w:space="0" w:color="FFFFFF" w:themeColor="background1"/>
            </w:tcBorders>
            <w:shd w:val="clear" w:color="auto" w:fill="FAD7B6"/>
            <w:textDirection w:val="btLr"/>
          </w:tcPr>
          <w:p w14:paraId="26F107EA"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p>
        </w:tc>
      </w:tr>
      <w:tr w:rsidR="00E5612B" w:rsidRPr="004A0510" w14:paraId="6A282D06" w14:textId="77777777" w:rsidTr="009C4747">
        <w:trPr>
          <w:trHeight w:val="990"/>
        </w:trPr>
        <w:tc>
          <w:tcPr>
            <w:cnfStyle w:val="001000000000" w:firstRow="0" w:lastRow="0" w:firstColumn="1" w:lastColumn="0" w:oddVBand="0" w:evenVBand="0" w:oddHBand="0" w:evenHBand="0" w:firstRowFirstColumn="0" w:firstRowLastColumn="0" w:lastRowFirstColumn="0" w:lastRowLastColumn="0"/>
            <w:tcW w:w="578" w:type="dxa"/>
            <w:vMerge/>
            <w:tcBorders>
              <w:bottom w:val="nil"/>
              <w:right w:val="single" w:sz="4" w:space="0" w:color="FFFFFF" w:themeColor="background1"/>
            </w:tcBorders>
            <w:shd w:val="clear" w:color="auto" w:fill="FAD7B6"/>
          </w:tcPr>
          <w:p w14:paraId="536DBD86" w14:textId="77777777" w:rsidR="00E5612B" w:rsidRPr="004A0510" w:rsidRDefault="00E5612B" w:rsidP="001F65F8">
            <w:pPr>
              <w:rPr>
                <w:noProof w:val="0"/>
              </w:rPr>
            </w:pPr>
          </w:p>
        </w:tc>
        <w:tc>
          <w:tcPr>
            <w:tcW w:w="6051" w:type="dxa"/>
            <w:vMerge/>
            <w:tcBorders>
              <w:left w:val="single" w:sz="4" w:space="0" w:color="FFFFFF" w:themeColor="background1"/>
              <w:bottom w:val="nil"/>
              <w:right w:val="single" w:sz="4" w:space="0" w:color="FFFFFF" w:themeColor="background1"/>
            </w:tcBorders>
            <w:shd w:val="clear" w:color="auto" w:fill="FAD7B6"/>
          </w:tcPr>
          <w:p w14:paraId="340CAD66"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nil"/>
              <w:right w:val="single" w:sz="4" w:space="0" w:color="FFFFFF" w:themeColor="background1"/>
            </w:tcBorders>
            <w:shd w:val="clear" w:color="auto" w:fill="FAD7B6"/>
            <w:textDirection w:val="btLr"/>
          </w:tcPr>
          <w:p w14:paraId="6564F539"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nil"/>
              <w:right w:val="single" w:sz="4" w:space="0" w:color="FFFFFF" w:themeColor="background1"/>
            </w:tcBorders>
            <w:shd w:val="clear" w:color="auto" w:fill="FAD7B6"/>
            <w:textDirection w:val="btLr"/>
          </w:tcPr>
          <w:p w14:paraId="6D207D5F"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Plannings-interview</w:t>
            </w:r>
          </w:p>
        </w:tc>
        <w:tc>
          <w:tcPr>
            <w:tcW w:w="673" w:type="dxa"/>
            <w:tcBorders>
              <w:top w:val="nil"/>
              <w:left w:val="single" w:sz="4" w:space="0" w:color="FFFFFF" w:themeColor="background1"/>
              <w:bottom w:val="nil"/>
              <w:right w:val="single" w:sz="4" w:space="0" w:color="FFFFFF" w:themeColor="background1"/>
            </w:tcBorders>
            <w:shd w:val="clear" w:color="auto" w:fill="FAD7B6"/>
            <w:textDirection w:val="btLr"/>
          </w:tcPr>
          <w:p w14:paraId="12769469" w14:textId="7777777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w:t>
            </w:r>
          </w:p>
        </w:tc>
      </w:tr>
      <w:tr w:rsidR="00E5612B" w:rsidRPr="004A0510" w14:paraId="6A2A352E"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nil"/>
              <w:bottom w:val="single" w:sz="4" w:space="0" w:color="FFFFFF" w:themeColor="background1"/>
              <w:right w:val="single" w:sz="4" w:space="0" w:color="FFFFFF"/>
            </w:tcBorders>
          </w:tcPr>
          <w:p w14:paraId="225437D1" w14:textId="679BA06B" w:rsidR="00E5612B" w:rsidRPr="000302EA" w:rsidRDefault="00E5612B" w:rsidP="001F65F8">
            <w:pPr>
              <w:rPr>
                <w:b w:val="0"/>
                <w:noProof w:val="0"/>
              </w:rPr>
            </w:pPr>
            <w:r w:rsidRPr="00E5612B">
              <w:rPr>
                <w:b w:val="0"/>
                <w:noProof w:val="0"/>
              </w:rPr>
              <w:t>4.1</w:t>
            </w:r>
          </w:p>
        </w:tc>
        <w:tc>
          <w:tcPr>
            <w:tcW w:w="6051" w:type="dxa"/>
            <w:tcBorders>
              <w:top w:val="nil"/>
              <w:left w:val="single" w:sz="4" w:space="0" w:color="FFFFFF"/>
              <w:bottom w:val="single" w:sz="4" w:space="0" w:color="FFFFFF" w:themeColor="background1"/>
              <w:right w:val="single" w:sz="4" w:space="0" w:color="FFFFFF"/>
            </w:tcBorders>
          </w:tcPr>
          <w:p w14:paraId="13EE1157" w14:textId="608DA33B"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Geven van trainingen</w:t>
            </w:r>
          </w:p>
        </w:tc>
        <w:tc>
          <w:tcPr>
            <w:tcW w:w="1276" w:type="dxa"/>
            <w:tcBorders>
              <w:top w:val="nil"/>
              <w:left w:val="single" w:sz="4" w:space="0" w:color="FFFFFF"/>
              <w:bottom w:val="single" w:sz="4" w:space="0" w:color="FFFFFF" w:themeColor="background1"/>
              <w:right w:val="single" w:sz="4" w:space="0" w:color="FFFFFF"/>
            </w:tcBorders>
          </w:tcPr>
          <w:p w14:paraId="2F1BE3DD" w14:textId="299C4227"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X</w:t>
            </w:r>
          </w:p>
        </w:tc>
        <w:tc>
          <w:tcPr>
            <w:tcW w:w="708" w:type="dxa"/>
            <w:tcBorders>
              <w:top w:val="nil"/>
              <w:left w:val="single" w:sz="4" w:space="0" w:color="FFFFFF"/>
              <w:bottom w:val="single" w:sz="4" w:space="0" w:color="FFFFFF" w:themeColor="background1"/>
              <w:right w:val="single" w:sz="4" w:space="0" w:color="FFFFFF"/>
            </w:tcBorders>
          </w:tcPr>
          <w:p w14:paraId="5C016409" w14:textId="7B4C35D0"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X </w:t>
            </w:r>
          </w:p>
        </w:tc>
        <w:tc>
          <w:tcPr>
            <w:tcW w:w="673" w:type="dxa"/>
            <w:tcBorders>
              <w:top w:val="nil"/>
              <w:left w:val="single" w:sz="4" w:space="0" w:color="FFFFFF"/>
              <w:bottom w:val="single" w:sz="4" w:space="0" w:color="FFFFFF" w:themeColor="background1"/>
            </w:tcBorders>
          </w:tcPr>
          <w:p w14:paraId="3C678370" w14:textId="242FBCBB"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X</w:t>
            </w:r>
          </w:p>
        </w:tc>
      </w:tr>
      <w:tr w:rsidR="00E5612B" w:rsidRPr="004A0510" w14:paraId="5EB28790"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70470937" w14:textId="7139AC94" w:rsidR="00E5612B" w:rsidRPr="00243891" w:rsidRDefault="00E5612B" w:rsidP="001F65F8">
            <w:pPr>
              <w:rPr>
                <w:b w:val="0"/>
                <w:noProof w:val="0"/>
              </w:rPr>
            </w:pPr>
            <w:r w:rsidRPr="00E5612B">
              <w:rPr>
                <w:b w:val="0"/>
                <w:noProof w:val="0"/>
              </w:rPr>
              <w:t>4.2</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70396535" w14:textId="7D028B63" w:rsidR="00E5612B" w:rsidRPr="005C2C03" w:rsidRDefault="00E5612B"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Coachen bij wedstrijden</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64ECA78D" w14:textId="52DFC0F3" w:rsidR="00E5612B" w:rsidRPr="005C2C03" w:rsidRDefault="00E5612B"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X1.2</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65E4AB74" w14:textId="6CFA156C"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4" w:space="0" w:color="FFFFFF" w:themeColor="background1"/>
              <w:left w:val="single" w:sz="4" w:space="0" w:color="FFFFFF"/>
              <w:bottom w:val="single" w:sz="4" w:space="0" w:color="FFFFFF" w:themeColor="background1"/>
            </w:tcBorders>
          </w:tcPr>
          <w:p w14:paraId="10927C2D" w14:textId="25177B40"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X2</w:t>
            </w:r>
            <w:r w:rsidRPr="00A344F1">
              <w:rPr>
                <w:rStyle w:val="Voetnootmarkering"/>
                <w:noProof w:val="0"/>
              </w:rPr>
              <w:footnoteReference w:id="2"/>
            </w:r>
          </w:p>
        </w:tc>
      </w:tr>
      <w:tr w:rsidR="00E5612B" w:rsidRPr="004A0510" w14:paraId="215CBC42"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02078884" w14:textId="1DCE7C5F" w:rsidR="00E5612B" w:rsidRPr="00243891" w:rsidRDefault="00E5612B" w:rsidP="001F65F8">
            <w:pPr>
              <w:rPr>
                <w:b w:val="0"/>
                <w:noProof w:val="0"/>
              </w:rPr>
            </w:pPr>
            <w:r w:rsidRPr="00E5612B">
              <w:rPr>
                <w:b w:val="0"/>
                <w:noProof w:val="0"/>
                <w:color w:val="1F497D" w:themeColor="text2"/>
              </w:rPr>
              <w:t>4.3</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760CE453" w14:textId="5248D1C0" w:rsidR="00E5612B" w:rsidRPr="005C2C03" w:rsidRDefault="00E5612B" w:rsidP="001F65F8">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Ondersteunen van sporttechnisch beleid</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67A04315" w14:textId="756BF678" w:rsidR="00E5612B" w:rsidRPr="005C2C03" w:rsidRDefault="00E5612B" w:rsidP="001F65F8">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X</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0A3A6203" w14:textId="49DB5A18"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4" w:space="0" w:color="FFFFFF" w:themeColor="background1"/>
              <w:left w:val="single" w:sz="4" w:space="0" w:color="FFFFFF"/>
              <w:bottom w:val="single" w:sz="4" w:space="0" w:color="FFFFFF" w:themeColor="background1"/>
            </w:tcBorders>
          </w:tcPr>
          <w:p w14:paraId="7CCEB759" w14:textId="7F1C3856" w:rsidR="00E5612B" w:rsidRPr="004A0510" w:rsidRDefault="00E5612B" w:rsidP="001F65F8">
            <w:pPr>
              <w:cnfStyle w:val="000000000000" w:firstRow="0" w:lastRow="0" w:firstColumn="0" w:lastColumn="0" w:oddVBand="0" w:evenVBand="0" w:oddHBand="0" w:evenHBand="0" w:firstRowFirstColumn="0" w:firstRowLastColumn="0" w:lastRowFirstColumn="0" w:lastRowLastColumn="0"/>
              <w:rPr>
                <w:noProof w:val="0"/>
              </w:rPr>
            </w:pPr>
          </w:p>
        </w:tc>
      </w:tr>
      <w:tr w:rsidR="00E5612B" w:rsidRPr="004A0510" w14:paraId="15B7E21B"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7EA467BC" w14:textId="78AA317A" w:rsidR="00E5612B" w:rsidRPr="009F7100" w:rsidRDefault="00E5612B" w:rsidP="001F65F8">
            <w:pPr>
              <w:rPr>
                <w:noProof w:val="0"/>
                <w:color w:val="1F497D" w:themeColor="text2"/>
              </w:rPr>
            </w:pPr>
            <w:r w:rsidRPr="00E5612B">
              <w:rPr>
                <w:b w:val="0"/>
                <w:noProof w:val="0"/>
                <w:color w:val="1F497D" w:themeColor="text2"/>
              </w:rPr>
              <w:t>4.5</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042C8BAA" w14:textId="34390770" w:rsidR="00E5612B" w:rsidRPr="00113AE2" w:rsidRDefault="00E5612B" w:rsidP="001F65F8">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Samenwerken met begeleidingsteam en onderhouden van externe contacten </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3BF6AFAE" w14:textId="0ADF1FBE" w:rsidR="00E5612B" w:rsidRPr="00113AE2" w:rsidRDefault="00E5612B" w:rsidP="001F65F8">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X</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01BE8586" w14:textId="77777777" w:rsidR="00E5612B" w:rsidRPr="00113AE2" w:rsidRDefault="00E5612B" w:rsidP="001F65F8">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673" w:type="dxa"/>
            <w:tcBorders>
              <w:top w:val="single" w:sz="4" w:space="0" w:color="FFFFFF" w:themeColor="background1"/>
              <w:left w:val="single" w:sz="4" w:space="0" w:color="FFFFFF"/>
              <w:bottom w:val="single" w:sz="4" w:space="0" w:color="FFFFFF" w:themeColor="background1"/>
            </w:tcBorders>
          </w:tcPr>
          <w:p w14:paraId="05151AF5" w14:textId="77777777" w:rsidR="00E5612B" w:rsidRPr="00113AE2" w:rsidRDefault="00E5612B" w:rsidP="001F65F8">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E5612B" w:rsidRPr="004A0510" w14:paraId="1BADE4DD"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right w:val="single" w:sz="4" w:space="0" w:color="FFFFFF"/>
            </w:tcBorders>
          </w:tcPr>
          <w:p w14:paraId="15AA3294" w14:textId="2CD17D83" w:rsidR="00E5612B" w:rsidRPr="009F7100" w:rsidRDefault="00E5612B" w:rsidP="001F65F8">
            <w:pPr>
              <w:rPr>
                <w:noProof w:val="0"/>
                <w:color w:val="1F497D" w:themeColor="text2"/>
              </w:rPr>
            </w:pPr>
            <w:r w:rsidRPr="00E5612B">
              <w:rPr>
                <w:b w:val="0"/>
                <w:noProof w:val="0"/>
                <w:color w:val="1F497D" w:themeColor="text2"/>
              </w:rPr>
              <w:t>4.6</w:t>
            </w:r>
          </w:p>
        </w:tc>
        <w:tc>
          <w:tcPr>
            <w:tcW w:w="6051" w:type="dxa"/>
            <w:tcBorders>
              <w:top w:val="single" w:sz="4" w:space="0" w:color="FFFFFF" w:themeColor="background1"/>
              <w:left w:val="single" w:sz="4" w:space="0" w:color="FFFFFF"/>
              <w:bottom w:val="single" w:sz="4" w:space="0" w:color="FFFFFF"/>
              <w:right w:val="single" w:sz="4" w:space="0" w:color="FFFFFF"/>
            </w:tcBorders>
          </w:tcPr>
          <w:p w14:paraId="3D6315E2" w14:textId="7BC8DAFC" w:rsidR="00E5612B" w:rsidRPr="00113AE2" w:rsidRDefault="00E5612B" w:rsidP="001F65F8">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Scouten van</w:t>
            </w:r>
            <w:r w:rsidRPr="00A344F1">
              <w:rPr>
                <w:noProof w:val="0"/>
              </w:rPr>
              <w:t xml:space="preserve"> </w:t>
            </w:r>
            <w:r w:rsidRPr="00A344F1">
              <w:rPr>
                <w:noProof w:val="0"/>
                <w:color w:val="FF0000"/>
              </w:rPr>
              <w:t>sporters</w:t>
            </w:r>
          </w:p>
        </w:tc>
        <w:tc>
          <w:tcPr>
            <w:tcW w:w="1276" w:type="dxa"/>
            <w:tcBorders>
              <w:top w:val="single" w:sz="4" w:space="0" w:color="FFFFFF" w:themeColor="background1"/>
              <w:left w:val="single" w:sz="4" w:space="0" w:color="FFFFFF"/>
              <w:bottom w:val="single" w:sz="4" w:space="0" w:color="FFFFFF"/>
              <w:right w:val="single" w:sz="4" w:space="0" w:color="FFFFFF"/>
            </w:tcBorders>
          </w:tcPr>
          <w:p w14:paraId="1D4B48D5" w14:textId="6385F1ED" w:rsidR="00E5612B" w:rsidRPr="00113AE2" w:rsidRDefault="00E5612B" w:rsidP="001F65F8">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A344F1">
              <w:rPr>
                <w:noProof w:val="0"/>
              </w:rPr>
              <w:t>X</w:t>
            </w:r>
          </w:p>
        </w:tc>
        <w:tc>
          <w:tcPr>
            <w:tcW w:w="708" w:type="dxa"/>
            <w:tcBorders>
              <w:top w:val="single" w:sz="4" w:space="0" w:color="FFFFFF" w:themeColor="background1"/>
              <w:left w:val="single" w:sz="4" w:space="0" w:color="FFFFFF"/>
              <w:bottom w:val="single" w:sz="4" w:space="0" w:color="FFFFFF"/>
              <w:right w:val="single" w:sz="4" w:space="0" w:color="FFFFFF"/>
            </w:tcBorders>
          </w:tcPr>
          <w:p w14:paraId="6C35E306" w14:textId="77777777" w:rsidR="00E5612B" w:rsidRPr="00113AE2" w:rsidRDefault="00E5612B" w:rsidP="001F65F8">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673" w:type="dxa"/>
            <w:tcBorders>
              <w:top w:val="single" w:sz="4" w:space="0" w:color="FFFFFF" w:themeColor="background1"/>
              <w:left w:val="single" w:sz="4" w:space="0" w:color="FFFFFF"/>
              <w:bottom w:val="single" w:sz="4" w:space="0" w:color="FFFFFF"/>
            </w:tcBorders>
          </w:tcPr>
          <w:p w14:paraId="6A53609A" w14:textId="77777777" w:rsidR="00E5612B" w:rsidRPr="00113AE2" w:rsidRDefault="00E5612B" w:rsidP="001F65F8">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bl>
    <w:p w14:paraId="452993EC" w14:textId="77777777" w:rsidR="00A93E6A" w:rsidRPr="00A344F1" w:rsidRDefault="00A93E6A" w:rsidP="00A93E6A">
      <w:pPr>
        <w:rPr>
          <w:rFonts w:cs="Arial"/>
          <w:noProof w:val="0"/>
          <w:szCs w:val="22"/>
        </w:rPr>
      </w:pPr>
    </w:p>
    <w:p w14:paraId="671C9129" w14:textId="77777777" w:rsidR="00A93E6A" w:rsidRPr="00A344F1" w:rsidRDefault="00A93E6A" w:rsidP="00A93E6A">
      <w:pPr>
        <w:pStyle w:val="Kop4"/>
        <w:numPr>
          <w:ilvl w:val="0"/>
          <w:numId w:val="0"/>
        </w:numPr>
        <w:ind w:left="567" w:hanging="567"/>
        <w:rPr>
          <w:noProof w:val="0"/>
        </w:rPr>
      </w:pPr>
      <w:r w:rsidRPr="00A344F1">
        <w:rPr>
          <w:noProof w:val="0"/>
        </w:rPr>
        <w:t>3.2</w:t>
      </w:r>
      <w:r w:rsidRPr="00A344F1">
        <w:rPr>
          <w:noProof w:val="0"/>
        </w:rPr>
        <w:tab/>
        <w:t>Samenhang PVB's</w:t>
      </w:r>
    </w:p>
    <w:p w14:paraId="4DF9B639" w14:textId="77777777" w:rsidR="00A93E6A" w:rsidRPr="00A344F1" w:rsidRDefault="00A93E6A" w:rsidP="00A93E6A">
      <w:pPr>
        <w:pStyle w:val="Standaard1"/>
        <w:rPr>
          <w:color w:val="FF0000"/>
        </w:rPr>
      </w:pPr>
    </w:p>
    <w:p w14:paraId="7FD08ADC" w14:textId="77777777" w:rsidR="00A93E6A" w:rsidRPr="00A344F1" w:rsidRDefault="00A93E6A" w:rsidP="00A93E6A">
      <w:pPr>
        <w:pStyle w:val="Rodetekst"/>
        <w:rPr>
          <w:noProof w:val="0"/>
        </w:rPr>
      </w:pPr>
      <w:r w:rsidRPr="00A344F1">
        <w:rPr>
          <w:noProof w:val="0"/>
        </w:rPr>
        <w:t xml:space="preserve">De PVB’s 4.3. 4.5 en 4.6 worden in combinatie afgenomen. Dit houdt in dat de kandidaat een portfolio inlevert met daarin de uitgewerkte opdrachten die betrekking hebben op het ondersteunen van sporttechnisch beleid, het samenwerken met begeleidingsteams en onderhouden van externe contacten en het scouten van sporters. </w:t>
      </w:r>
    </w:p>
    <w:p w14:paraId="7E6C182C" w14:textId="77777777" w:rsidR="00A93E6A" w:rsidRPr="00A344F1" w:rsidRDefault="00A93E6A" w:rsidP="00A93E6A">
      <w:pPr>
        <w:pStyle w:val="Kop2"/>
        <w:numPr>
          <w:ilvl w:val="0"/>
          <w:numId w:val="33"/>
        </w:numPr>
        <w:rPr>
          <w:noProof w:val="0"/>
        </w:rPr>
      </w:pPr>
      <w:bookmarkStart w:id="27" w:name="_Toc342428177"/>
      <w:bookmarkStart w:id="28" w:name="_Toc350365934"/>
      <w:bookmarkStart w:id="29" w:name="_Toc474264270"/>
      <w:bookmarkStart w:id="30" w:name="_Toc355508821"/>
      <w:r w:rsidRPr="00A344F1">
        <w:rPr>
          <w:noProof w:val="0"/>
        </w:rPr>
        <w:t>Instructies voor de toetsingscommissie</w:t>
      </w:r>
      <w:bookmarkEnd w:id="27"/>
      <w:bookmarkEnd w:id="28"/>
      <w:bookmarkEnd w:id="29"/>
      <w:bookmarkEnd w:id="30"/>
      <w:r w:rsidRPr="00A344F1">
        <w:rPr>
          <w:noProof w:val="0"/>
        </w:rPr>
        <w:t xml:space="preserve"> </w:t>
      </w:r>
    </w:p>
    <w:p w14:paraId="13E852BD" w14:textId="77777777" w:rsidR="00A93E6A" w:rsidRPr="00A344F1" w:rsidRDefault="00A93E6A" w:rsidP="00A93E6A">
      <w:pPr>
        <w:rPr>
          <w:noProof w:val="0"/>
        </w:rPr>
      </w:pPr>
    </w:p>
    <w:p w14:paraId="52BACEC9" w14:textId="77777777" w:rsidR="00A93E6A" w:rsidRPr="00A344F1" w:rsidRDefault="00A93E6A" w:rsidP="00A93E6A">
      <w:pPr>
        <w:rPr>
          <w:noProof w:val="0"/>
          <w:lang w:eastAsia="en-US"/>
        </w:rPr>
      </w:pPr>
      <w:r w:rsidRPr="00A344F1">
        <w:rPr>
          <w:noProof w:val="0"/>
          <w:lang w:eastAsia="en-US"/>
        </w:rPr>
        <w:t xml:space="preserve">De toetsingscommissie is ingesteld door het bestuur van </w:t>
      </w:r>
      <w:r w:rsidRPr="00A344F1">
        <w:rPr>
          <w:noProof w:val="0"/>
          <w:color w:val="FF0000"/>
          <w:lang w:eastAsia="en-US"/>
        </w:rPr>
        <w:t>de sportbond.</w:t>
      </w:r>
      <w:r w:rsidRPr="00A344F1">
        <w:rPr>
          <w:noProof w:val="0"/>
          <w:lang w:eastAsia="en-US"/>
        </w:rPr>
        <w:t xml:space="preserve"> De toetsingscommissie is verantwoordelijk voor de kwaliteitsbewaking van de toetsing en ziet toe op de naleving van de procedures rondom de PVB’s. De toetsingscommissie wijst de PVB-beoordelaars aan of ziet er op toe dat dit gebeurt. Na de beoordeling ontvangt de toetsingscommissie de beoordelingsprotocollen die voorzien zijn van de naam van de PVB-beoordelaar en van de datum en plaats van de afname. De toetsingscommissie stelt de uitslag formeel vast en ziet toe op de afhandeling zoals beschreven in de toetsdocumenten. </w:t>
      </w:r>
    </w:p>
    <w:p w14:paraId="639BE2B6" w14:textId="77777777" w:rsidR="00A93E6A" w:rsidRPr="00A344F1" w:rsidRDefault="00A93E6A" w:rsidP="00A93E6A">
      <w:pPr>
        <w:rPr>
          <w:rFonts w:eastAsia="Calibri" w:cs="Arial"/>
          <w:noProof w:val="0"/>
          <w:color w:val="000000"/>
          <w:szCs w:val="22"/>
          <w:lang w:eastAsia="en-US"/>
        </w:rPr>
      </w:pPr>
    </w:p>
    <w:p w14:paraId="6E555D52" w14:textId="77777777" w:rsidR="00A93E6A" w:rsidRPr="00A344F1" w:rsidRDefault="00A93E6A" w:rsidP="00A93E6A">
      <w:pPr>
        <w:rPr>
          <w:noProof w:val="0"/>
        </w:rPr>
      </w:pPr>
      <w:r w:rsidRPr="00A344F1">
        <w:rPr>
          <w:noProof w:val="0"/>
        </w:rPr>
        <w:t xml:space="preserve">De toetsingscommissie heeft conform het Toetsreglement sport de volgende taken: </w:t>
      </w:r>
    </w:p>
    <w:p w14:paraId="5BEA00A2" w14:textId="5666B8BC" w:rsidR="00A93E6A" w:rsidRPr="00F966A3" w:rsidRDefault="00F966A3" w:rsidP="00A93E6A">
      <w:pPr>
        <w:pStyle w:val="Opsomming"/>
        <w:rPr>
          <w:b/>
          <w:noProof w:val="0"/>
        </w:rPr>
      </w:pPr>
      <w:r w:rsidRPr="00F966A3">
        <w:rPr>
          <w:b/>
          <w:noProof w:val="0"/>
        </w:rPr>
        <w:t xml:space="preserve">Stelt </w:t>
      </w:r>
      <w:r w:rsidR="00A93E6A" w:rsidRPr="00F966A3">
        <w:rPr>
          <w:b/>
          <w:noProof w:val="0"/>
        </w:rPr>
        <w:t xml:space="preserve">toetsplannen van kwalificatie en bijbehorende PVB-beschrijvingen vast; </w:t>
      </w:r>
    </w:p>
    <w:p w14:paraId="3B272BC8" w14:textId="0441D78E" w:rsidR="00A93E6A" w:rsidRPr="00F966A3" w:rsidRDefault="00F966A3" w:rsidP="00A93E6A">
      <w:pPr>
        <w:pStyle w:val="Opsomming"/>
        <w:rPr>
          <w:b/>
          <w:noProof w:val="0"/>
        </w:rPr>
      </w:pPr>
      <w:r w:rsidRPr="00F966A3">
        <w:rPr>
          <w:b/>
          <w:noProof w:val="0"/>
        </w:rPr>
        <w:t xml:space="preserve">Wijst </w:t>
      </w:r>
      <w:r w:rsidR="00A93E6A" w:rsidRPr="00F966A3">
        <w:rPr>
          <w:b/>
          <w:noProof w:val="0"/>
        </w:rPr>
        <w:t>PVB-beoordelaars aan;</w:t>
      </w:r>
    </w:p>
    <w:p w14:paraId="68C764D5" w14:textId="5DD41875" w:rsidR="00A93E6A" w:rsidRPr="00F966A3" w:rsidRDefault="00F966A3" w:rsidP="00A93E6A">
      <w:pPr>
        <w:pStyle w:val="Opsomming"/>
        <w:rPr>
          <w:b/>
          <w:noProof w:val="0"/>
        </w:rPr>
      </w:pPr>
      <w:r w:rsidRPr="00F966A3">
        <w:rPr>
          <w:b/>
          <w:noProof w:val="0"/>
        </w:rPr>
        <w:t xml:space="preserve">Verleent </w:t>
      </w:r>
      <w:r w:rsidR="00A93E6A" w:rsidRPr="00F966A3">
        <w:rPr>
          <w:b/>
          <w:noProof w:val="0"/>
        </w:rPr>
        <w:t>vrijstellingen op basis van eerder verworven kwalificaties;</w:t>
      </w:r>
    </w:p>
    <w:p w14:paraId="44741CAA" w14:textId="2394D51F" w:rsidR="00A93E6A" w:rsidRPr="00F966A3" w:rsidRDefault="00F966A3" w:rsidP="00A93E6A">
      <w:pPr>
        <w:pStyle w:val="Opsomming"/>
        <w:rPr>
          <w:b/>
          <w:noProof w:val="0"/>
        </w:rPr>
      </w:pPr>
      <w:r w:rsidRPr="00F966A3">
        <w:rPr>
          <w:b/>
          <w:noProof w:val="0"/>
        </w:rPr>
        <w:t xml:space="preserve">Treft </w:t>
      </w:r>
      <w:r w:rsidR="00A93E6A" w:rsidRPr="00F966A3">
        <w:rPr>
          <w:b/>
          <w:noProof w:val="0"/>
        </w:rPr>
        <w:t>maatregelen met betrekking tot het afnemen van de PVB;</w:t>
      </w:r>
    </w:p>
    <w:p w14:paraId="357C8511" w14:textId="434B6F2C" w:rsidR="00A93E6A" w:rsidRPr="00F966A3" w:rsidRDefault="00F966A3" w:rsidP="00A93E6A">
      <w:pPr>
        <w:pStyle w:val="Opsomming"/>
        <w:rPr>
          <w:b/>
          <w:noProof w:val="0"/>
        </w:rPr>
      </w:pPr>
      <w:r w:rsidRPr="00F966A3">
        <w:rPr>
          <w:b/>
          <w:noProof w:val="0"/>
        </w:rPr>
        <w:t xml:space="preserve">Treft </w:t>
      </w:r>
      <w:r w:rsidR="00A93E6A" w:rsidRPr="00F966A3">
        <w:rPr>
          <w:b/>
          <w:noProof w:val="0"/>
        </w:rPr>
        <w:t>maatregelen met betrekking tot de beoordeling en de uitslag van de PVB;</w:t>
      </w:r>
    </w:p>
    <w:p w14:paraId="0509B8D1" w14:textId="2C01A665" w:rsidR="00A93E6A" w:rsidRPr="00F966A3" w:rsidRDefault="00F966A3" w:rsidP="00A93E6A">
      <w:pPr>
        <w:pStyle w:val="Opsomming"/>
        <w:rPr>
          <w:b/>
          <w:noProof w:val="0"/>
        </w:rPr>
      </w:pPr>
      <w:r w:rsidRPr="00F966A3">
        <w:rPr>
          <w:b/>
          <w:noProof w:val="0"/>
        </w:rPr>
        <w:t xml:space="preserve">Evalueert </w:t>
      </w:r>
      <w:r w:rsidR="00A93E6A" w:rsidRPr="00F966A3">
        <w:rPr>
          <w:b/>
          <w:noProof w:val="0"/>
        </w:rPr>
        <w:t xml:space="preserve">proces en inhoud van de PVB; </w:t>
      </w:r>
    </w:p>
    <w:p w14:paraId="6103E305" w14:textId="38DDE87A" w:rsidR="00A93E6A" w:rsidRPr="00F966A3" w:rsidRDefault="00F966A3" w:rsidP="00A93E6A">
      <w:pPr>
        <w:pStyle w:val="Opsomming"/>
        <w:rPr>
          <w:b/>
          <w:noProof w:val="0"/>
        </w:rPr>
      </w:pPr>
      <w:r w:rsidRPr="00F966A3">
        <w:rPr>
          <w:b/>
          <w:noProof w:val="0"/>
        </w:rPr>
        <w:t xml:space="preserve">Neemt </w:t>
      </w:r>
      <w:r w:rsidR="00A93E6A" w:rsidRPr="00F966A3">
        <w:rPr>
          <w:b/>
          <w:noProof w:val="0"/>
        </w:rPr>
        <w:t xml:space="preserve">een beslissing in omstandigheden waarin het Toetsreglement sport niet voorziet. </w:t>
      </w:r>
    </w:p>
    <w:p w14:paraId="6D292063" w14:textId="77777777" w:rsidR="00A93E6A" w:rsidRPr="00A344F1" w:rsidRDefault="00A93E6A" w:rsidP="00A93E6A">
      <w:pPr>
        <w:pStyle w:val="Kop2"/>
        <w:numPr>
          <w:ilvl w:val="0"/>
          <w:numId w:val="33"/>
        </w:numPr>
        <w:rPr>
          <w:noProof w:val="0"/>
        </w:rPr>
      </w:pPr>
      <w:bookmarkStart w:id="31" w:name="_Toc342428178"/>
      <w:bookmarkStart w:id="32" w:name="_Toc350365935"/>
      <w:bookmarkStart w:id="33" w:name="_Toc474264271"/>
      <w:bookmarkStart w:id="34" w:name="_Toc355508822"/>
      <w:r w:rsidRPr="00A344F1">
        <w:rPr>
          <w:noProof w:val="0"/>
        </w:rPr>
        <w:t>Instructies voor de PVB-beoordelaars</w:t>
      </w:r>
      <w:bookmarkEnd w:id="31"/>
      <w:bookmarkEnd w:id="32"/>
      <w:bookmarkEnd w:id="33"/>
      <w:bookmarkEnd w:id="34"/>
    </w:p>
    <w:p w14:paraId="5DCC738B" w14:textId="77777777" w:rsidR="00A93E6A" w:rsidRPr="00A344F1" w:rsidRDefault="00A93E6A" w:rsidP="00A93E6A">
      <w:pPr>
        <w:rPr>
          <w:noProof w:val="0"/>
        </w:rPr>
      </w:pPr>
    </w:p>
    <w:p w14:paraId="077985D3" w14:textId="77777777" w:rsidR="00A93E6A" w:rsidRPr="00A344F1" w:rsidRDefault="00A93E6A" w:rsidP="00A93E6A">
      <w:pPr>
        <w:pStyle w:val="Kop5"/>
        <w:numPr>
          <w:ilvl w:val="1"/>
          <w:numId w:val="18"/>
        </w:numPr>
        <w:rPr>
          <w:noProof w:val="0"/>
        </w:rPr>
      </w:pPr>
      <w:r w:rsidRPr="00A344F1">
        <w:rPr>
          <w:noProof w:val="0"/>
        </w:rPr>
        <w:t>Portfoliobeoordeling</w:t>
      </w:r>
    </w:p>
    <w:p w14:paraId="5C0F9976" w14:textId="77777777" w:rsidR="00A93E6A" w:rsidRPr="00A344F1" w:rsidRDefault="00A93E6A" w:rsidP="00A93E6A">
      <w:pPr>
        <w:rPr>
          <w:noProof w:val="0"/>
        </w:rPr>
      </w:pPr>
    </w:p>
    <w:p w14:paraId="5D7F2B57" w14:textId="77777777" w:rsidR="00A93E6A" w:rsidRPr="00A344F1" w:rsidRDefault="00A93E6A" w:rsidP="00A93E6A">
      <w:pPr>
        <w:rPr>
          <w:noProof w:val="0"/>
        </w:rPr>
      </w:pPr>
      <w:r w:rsidRPr="00A344F1">
        <w:rPr>
          <w:noProof w:val="0"/>
        </w:rPr>
        <w:t xml:space="preserve">Voor de portfoliobeoordeling ontvangt de PVB-beoordelaar het portfolio </w:t>
      </w:r>
      <w:r w:rsidRPr="00A344F1">
        <w:rPr>
          <w:noProof w:val="0"/>
          <w:color w:val="FF0000"/>
        </w:rPr>
        <w:t xml:space="preserve">via het bondsbureau </w:t>
      </w:r>
      <w:r w:rsidRPr="00A344F1">
        <w:rPr>
          <w:noProof w:val="0"/>
        </w:rPr>
        <w:t xml:space="preserve">van de kandidaat. De PVB-beoordelaar vult het PVB-protocol van de portfoliobeoordeling volledig in en stuurt het binnen </w:t>
      </w:r>
      <w:r w:rsidRPr="00A344F1">
        <w:rPr>
          <w:noProof w:val="0"/>
          <w:color w:val="FF0000"/>
        </w:rPr>
        <w:t xml:space="preserve">15 </w:t>
      </w:r>
      <w:r w:rsidRPr="00A344F1">
        <w:rPr>
          <w:noProof w:val="0"/>
        </w:rPr>
        <w:t xml:space="preserve">werkdagen naar </w:t>
      </w:r>
      <w:r w:rsidRPr="00A344F1">
        <w:rPr>
          <w:noProof w:val="0"/>
          <w:color w:val="FF0000"/>
        </w:rPr>
        <w:t>het bondsbureau ter attentie van</w:t>
      </w:r>
      <w:r w:rsidRPr="00A344F1">
        <w:rPr>
          <w:noProof w:val="0"/>
        </w:rPr>
        <w:t xml:space="preserve"> de toetsingscommissie.</w:t>
      </w:r>
    </w:p>
    <w:p w14:paraId="72AEA2E3" w14:textId="77777777" w:rsidR="00A93E6A" w:rsidRPr="00A344F1" w:rsidRDefault="00A93E6A" w:rsidP="00A93E6A">
      <w:pPr>
        <w:rPr>
          <w:rFonts w:cs="Arial"/>
          <w:noProof w:val="0"/>
          <w:szCs w:val="22"/>
        </w:rPr>
      </w:pPr>
    </w:p>
    <w:p w14:paraId="30ABC917" w14:textId="77777777" w:rsidR="00A93E6A" w:rsidRPr="00A344F1" w:rsidRDefault="00A93E6A" w:rsidP="00A93E6A">
      <w:pPr>
        <w:rPr>
          <w:noProof w:val="0"/>
        </w:rPr>
      </w:pPr>
      <w:r w:rsidRPr="00A344F1">
        <w:rPr>
          <w:noProof w:val="0"/>
        </w:rPr>
        <w:t xml:space="preserve">De PVB-beoordelaar heeft de volgende taken bij de portfoliobeoordeling: </w:t>
      </w:r>
    </w:p>
    <w:p w14:paraId="494E3D1D" w14:textId="3B06A9C5" w:rsidR="00A93E6A" w:rsidRPr="00F966A3" w:rsidRDefault="00F966A3" w:rsidP="00A93E6A">
      <w:pPr>
        <w:pStyle w:val="Opsomming"/>
        <w:rPr>
          <w:b/>
          <w:noProof w:val="0"/>
        </w:rPr>
      </w:pPr>
      <w:r w:rsidRPr="00F966A3">
        <w:rPr>
          <w:b/>
          <w:noProof w:val="0"/>
        </w:rPr>
        <w:t xml:space="preserve">Controleert </w:t>
      </w:r>
      <w:r w:rsidR="00A93E6A" w:rsidRPr="00F966A3">
        <w:rPr>
          <w:b/>
          <w:noProof w:val="0"/>
        </w:rPr>
        <w:t>de afnamecondities;</w:t>
      </w:r>
    </w:p>
    <w:p w14:paraId="598B5F7E" w14:textId="1EFF0B6B" w:rsidR="00A93E6A" w:rsidRPr="00F966A3" w:rsidRDefault="00F966A3" w:rsidP="00A93E6A">
      <w:pPr>
        <w:pStyle w:val="Opsomming"/>
        <w:rPr>
          <w:b/>
          <w:noProof w:val="0"/>
        </w:rPr>
      </w:pPr>
      <w:r w:rsidRPr="00F966A3">
        <w:rPr>
          <w:b/>
          <w:noProof w:val="0"/>
        </w:rPr>
        <w:t xml:space="preserve">Beoordeelt </w:t>
      </w:r>
      <w:r w:rsidR="00A93E6A" w:rsidRPr="00F966A3">
        <w:rPr>
          <w:b/>
          <w:noProof w:val="0"/>
        </w:rPr>
        <w:t>het portfolio;</w:t>
      </w:r>
    </w:p>
    <w:p w14:paraId="52DB5C6F" w14:textId="12A82AC7" w:rsidR="00A93E6A" w:rsidRPr="00F966A3" w:rsidRDefault="00F966A3" w:rsidP="00A93E6A">
      <w:pPr>
        <w:pStyle w:val="Opsomming"/>
        <w:rPr>
          <w:b/>
          <w:noProof w:val="0"/>
          <w:color w:val="FF0000"/>
        </w:rPr>
      </w:pPr>
      <w:r w:rsidRPr="00F966A3">
        <w:rPr>
          <w:b/>
          <w:noProof w:val="0"/>
          <w:color w:val="FF0000"/>
        </w:rPr>
        <w:t xml:space="preserve">Houdt </w:t>
      </w:r>
      <w:r w:rsidR="00A93E6A" w:rsidRPr="00F966A3">
        <w:rPr>
          <w:b/>
          <w:noProof w:val="0"/>
          <w:color w:val="FF0000"/>
        </w:rPr>
        <w:t>een reflectie-interview;</w:t>
      </w:r>
    </w:p>
    <w:p w14:paraId="4475EB3C" w14:textId="6DD591AF" w:rsidR="00A93E6A" w:rsidRPr="00F966A3" w:rsidRDefault="00F966A3" w:rsidP="00A93E6A">
      <w:pPr>
        <w:pStyle w:val="Opsomming"/>
        <w:rPr>
          <w:b/>
          <w:noProof w:val="0"/>
        </w:rPr>
      </w:pPr>
      <w:r w:rsidRPr="00F966A3">
        <w:rPr>
          <w:b/>
          <w:noProof w:val="0"/>
        </w:rPr>
        <w:t xml:space="preserve">Bepaalt </w:t>
      </w:r>
      <w:r w:rsidR="00A93E6A" w:rsidRPr="00F966A3">
        <w:rPr>
          <w:b/>
          <w:noProof w:val="0"/>
        </w:rPr>
        <w:t xml:space="preserve">het voorlopige resultaat </w:t>
      </w:r>
      <w:r w:rsidR="00A93E6A" w:rsidRPr="00F966A3">
        <w:rPr>
          <w:b/>
          <w:noProof w:val="0"/>
          <w:color w:val="FF0000"/>
        </w:rPr>
        <w:t>en geeft feedback als de kandidaat dat wenst.</w:t>
      </w:r>
      <w:r w:rsidR="00A93E6A" w:rsidRPr="00F966A3">
        <w:rPr>
          <w:b/>
          <w:noProof w:val="0"/>
        </w:rPr>
        <w:t xml:space="preserve"> </w:t>
      </w:r>
    </w:p>
    <w:p w14:paraId="7ACE3FA0" w14:textId="77777777" w:rsidR="00A93E6A" w:rsidRPr="00A344F1" w:rsidRDefault="00A93E6A" w:rsidP="00A93E6A">
      <w:pPr>
        <w:rPr>
          <w:noProof w:val="0"/>
        </w:rPr>
      </w:pPr>
    </w:p>
    <w:p w14:paraId="556BCD5E" w14:textId="77777777" w:rsidR="00A93E6A" w:rsidRPr="00A344F1" w:rsidRDefault="00A93E6A" w:rsidP="00A93E6A">
      <w:pPr>
        <w:pStyle w:val="Kop5"/>
        <w:numPr>
          <w:ilvl w:val="1"/>
          <w:numId w:val="18"/>
        </w:numPr>
        <w:rPr>
          <w:noProof w:val="0"/>
        </w:rPr>
      </w:pPr>
      <w:r w:rsidRPr="00A344F1">
        <w:rPr>
          <w:noProof w:val="0"/>
        </w:rPr>
        <w:lastRenderedPageBreak/>
        <w:t>Praktijkbeoordeling</w:t>
      </w:r>
    </w:p>
    <w:p w14:paraId="23B26CE3" w14:textId="77777777" w:rsidR="00A93E6A" w:rsidRPr="00A344F1" w:rsidRDefault="00A93E6A" w:rsidP="00A93E6A">
      <w:pPr>
        <w:rPr>
          <w:noProof w:val="0"/>
        </w:rPr>
      </w:pPr>
    </w:p>
    <w:p w14:paraId="0F07FCDC" w14:textId="77777777" w:rsidR="00A93E6A" w:rsidRPr="00A344F1" w:rsidRDefault="00A93E6A" w:rsidP="00A93E6A">
      <w:pPr>
        <w:rPr>
          <w:noProof w:val="0"/>
        </w:rPr>
      </w:pPr>
      <w:r w:rsidRPr="00A344F1">
        <w:rPr>
          <w:noProof w:val="0"/>
        </w:rPr>
        <w:t xml:space="preserve">Voor de praktijkbeoordeling ontvangt de PVB-beoordelaar </w:t>
      </w:r>
      <w:r w:rsidRPr="00A344F1">
        <w:rPr>
          <w:noProof w:val="0"/>
          <w:color w:val="FF0000"/>
        </w:rPr>
        <w:t>via het bondsbureau</w:t>
      </w:r>
      <w:r w:rsidRPr="00A344F1">
        <w:rPr>
          <w:noProof w:val="0"/>
        </w:rPr>
        <w:t xml:space="preserve"> de datum, tijd, plaats en accommodatie van de PVB en de naam, het telefoonnummer en het e-mailadres van de kandidaat. Na de beoordeling vult de PVB-beoordelaar het PVB-protocol van de praktijkbeoordeling volledig in en stuurt het binnen </w:t>
      </w:r>
      <w:r w:rsidRPr="00A344F1">
        <w:rPr>
          <w:noProof w:val="0"/>
          <w:color w:val="FF0000"/>
        </w:rPr>
        <w:t>drie</w:t>
      </w:r>
      <w:r w:rsidRPr="00A344F1">
        <w:rPr>
          <w:noProof w:val="0"/>
        </w:rPr>
        <w:t xml:space="preserve"> werkdagen </w:t>
      </w:r>
      <w:r w:rsidRPr="00A344F1">
        <w:rPr>
          <w:noProof w:val="0"/>
          <w:color w:val="FF0000"/>
        </w:rPr>
        <w:t>naar het bondsbureau</w:t>
      </w:r>
      <w:r w:rsidRPr="00A344F1">
        <w:rPr>
          <w:noProof w:val="0"/>
        </w:rPr>
        <w:t>, ter attentie van de toetsingscommissie.</w:t>
      </w:r>
    </w:p>
    <w:p w14:paraId="407C46D5" w14:textId="77777777" w:rsidR="00A93E6A" w:rsidRPr="00A344F1" w:rsidRDefault="00A93E6A" w:rsidP="00A93E6A">
      <w:pPr>
        <w:pStyle w:val="Standaard1"/>
      </w:pPr>
    </w:p>
    <w:p w14:paraId="7AB63B15" w14:textId="77777777" w:rsidR="00A93E6A" w:rsidRPr="00A344F1" w:rsidRDefault="00A93E6A" w:rsidP="00A93E6A">
      <w:pPr>
        <w:rPr>
          <w:noProof w:val="0"/>
        </w:rPr>
      </w:pPr>
      <w:r w:rsidRPr="00A344F1">
        <w:rPr>
          <w:noProof w:val="0"/>
        </w:rPr>
        <w:t xml:space="preserve">De PVB-beoordelaar heeft de volgende taken bij de praktijkbeoordeling: </w:t>
      </w:r>
    </w:p>
    <w:p w14:paraId="3C058F70" w14:textId="5E3B247A" w:rsidR="00A93E6A" w:rsidRPr="00F966A3" w:rsidRDefault="00F966A3" w:rsidP="00A93E6A">
      <w:pPr>
        <w:pStyle w:val="Opsomming"/>
        <w:rPr>
          <w:b/>
          <w:noProof w:val="0"/>
        </w:rPr>
      </w:pPr>
      <w:r w:rsidRPr="00F966A3">
        <w:rPr>
          <w:b/>
          <w:noProof w:val="0"/>
        </w:rPr>
        <w:t xml:space="preserve">Stelt </w:t>
      </w:r>
      <w:r w:rsidR="00A93E6A" w:rsidRPr="00F966A3">
        <w:rPr>
          <w:b/>
          <w:noProof w:val="0"/>
        </w:rPr>
        <w:t>zichzelf voor;</w:t>
      </w:r>
    </w:p>
    <w:p w14:paraId="3C5C8A70" w14:textId="16D0704D" w:rsidR="00A93E6A" w:rsidRPr="00F966A3" w:rsidRDefault="00F966A3" w:rsidP="00A93E6A">
      <w:pPr>
        <w:pStyle w:val="Opsomming"/>
        <w:rPr>
          <w:b/>
          <w:noProof w:val="0"/>
        </w:rPr>
      </w:pPr>
      <w:r w:rsidRPr="00F966A3">
        <w:rPr>
          <w:b/>
          <w:noProof w:val="0"/>
        </w:rPr>
        <w:t xml:space="preserve">Controleert </w:t>
      </w:r>
      <w:r w:rsidR="00A93E6A" w:rsidRPr="00F966A3">
        <w:rPr>
          <w:b/>
          <w:noProof w:val="0"/>
        </w:rPr>
        <w:t xml:space="preserve">de afnamecondities; </w:t>
      </w:r>
    </w:p>
    <w:p w14:paraId="4537C0DB" w14:textId="6ADEA917" w:rsidR="00A93E6A" w:rsidRPr="00F966A3" w:rsidRDefault="00F966A3" w:rsidP="00A93E6A">
      <w:pPr>
        <w:pStyle w:val="Opsomming"/>
        <w:rPr>
          <w:b/>
          <w:noProof w:val="0"/>
        </w:rPr>
      </w:pPr>
      <w:r w:rsidRPr="00F966A3">
        <w:rPr>
          <w:b/>
          <w:noProof w:val="0"/>
        </w:rPr>
        <w:t xml:space="preserve">Beslist </w:t>
      </w:r>
      <w:r w:rsidR="00A93E6A" w:rsidRPr="00F966A3">
        <w:rPr>
          <w:b/>
          <w:noProof w:val="0"/>
        </w:rPr>
        <w:t xml:space="preserve">over doorgang; </w:t>
      </w:r>
    </w:p>
    <w:p w14:paraId="06EE670E" w14:textId="4157D4E0" w:rsidR="00A93E6A" w:rsidRPr="00F966A3" w:rsidRDefault="00F966A3" w:rsidP="00A93E6A">
      <w:pPr>
        <w:pStyle w:val="Opsomming"/>
        <w:rPr>
          <w:b/>
          <w:noProof w:val="0"/>
        </w:rPr>
      </w:pPr>
      <w:r w:rsidRPr="00F966A3">
        <w:rPr>
          <w:b/>
          <w:noProof w:val="0"/>
        </w:rPr>
        <w:t xml:space="preserve">Bepaalt </w:t>
      </w:r>
      <w:r w:rsidR="00A93E6A" w:rsidRPr="00F966A3">
        <w:rPr>
          <w:b/>
          <w:noProof w:val="0"/>
        </w:rPr>
        <w:t xml:space="preserve">wie verwijtbaar is in geval van geen doorgang; </w:t>
      </w:r>
    </w:p>
    <w:p w14:paraId="02F4413B" w14:textId="2F22701B" w:rsidR="00A93E6A" w:rsidRPr="00F966A3" w:rsidRDefault="00F966A3" w:rsidP="00A93E6A">
      <w:pPr>
        <w:pStyle w:val="Opsomming"/>
        <w:rPr>
          <w:b/>
          <w:noProof w:val="0"/>
        </w:rPr>
      </w:pPr>
      <w:r w:rsidRPr="00F966A3">
        <w:rPr>
          <w:b/>
          <w:noProof w:val="0"/>
        </w:rPr>
        <w:t xml:space="preserve">Grijpt </w:t>
      </w:r>
      <w:r w:rsidR="00A93E6A" w:rsidRPr="00F966A3">
        <w:rPr>
          <w:b/>
          <w:noProof w:val="0"/>
        </w:rPr>
        <w:t>in als de veiligheid in het geding is;</w:t>
      </w:r>
    </w:p>
    <w:p w14:paraId="6F77304C" w14:textId="6C2CCA96" w:rsidR="00A93E6A" w:rsidRPr="00F966A3" w:rsidRDefault="00F966A3" w:rsidP="00A93E6A">
      <w:pPr>
        <w:pStyle w:val="Opsomming"/>
        <w:rPr>
          <w:b/>
          <w:noProof w:val="0"/>
        </w:rPr>
      </w:pPr>
      <w:r w:rsidRPr="00F966A3">
        <w:rPr>
          <w:b/>
          <w:noProof w:val="0"/>
        </w:rPr>
        <w:t xml:space="preserve">Houdt </w:t>
      </w:r>
      <w:r w:rsidR="00A93E6A" w:rsidRPr="00F966A3">
        <w:rPr>
          <w:b/>
          <w:noProof w:val="0"/>
        </w:rPr>
        <w:t>een planningsinterview:</w:t>
      </w:r>
    </w:p>
    <w:p w14:paraId="4A84D8D5" w14:textId="6CBC20BA" w:rsidR="00A93E6A" w:rsidRPr="00F966A3" w:rsidRDefault="00F966A3" w:rsidP="00A93E6A">
      <w:pPr>
        <w:pStyle w:val="Opsomming"/>
        <w:rPr>
          <w:b/>
          <w:noProof w:val="0"/>
        </w:rPr>
      </w:pPr>
      <w:r w:rsidRPr="00F966A3">
        <w:rPr>
          <w:b/>
          <w:noProof w:val="0"/>
        </w:rPr>
        <w:t xml:space="preserve">Observeert </w:t>
      </w:r>
      <w:r w:rsidR="00A93E6A" w:rsidRPr="00F966A3">
        <w:rPr>
          <w:b/>
          <w:noProof w:val="0"/>
        </w:rPr>
        <w:t>en beoordeelt de praktijk;</w:t>
      </w:r>
    </w:p>
    <w:p w14:paraId="657F52A5" w14:textId="29596FF5" w:rsidR="00A93E6A" w:rsidRPr="00F966A3" w:rsidRDefault="00F966A3" w:rsidP="00A93E6A">
      <w:pPr>
        <w:pStyle w:val="Opsomming"/>
        <w:rPr>
          <w:b/>
          <w:noProof w:val="0"/>
          <w:color w:val="auto"/>
        </w:rPr>
      </w:pPr>
      <w:r w:rsidRPr="00F966A3">
        <w:rPr>
          <w:b/>
          <w:noProof w:val="0"/>
          <w:color w:val="auto"/>
        </w:rPr>
        <w:t xml:space="preserve">Houdt </w:t>
      </w:r>
      <w:r w:rsidR="00A93E6A" w:rsidRPr="00F966A3">
        <w:rPr>
          <w:b/>
          <w:noProof w:val="0"/>
          <w:color w:val="auto"/>
        </w:rPr>
        <w:t>een reflectie-interview;</w:t>
      </w:r>
    </w:p>
    <w:p w14:paraId="60927A07" w14:textId="2432E43E" w:rsidR="00A93E6A" w:rsidRPr="00F966A3" w:rsidRDefault="00F966A3" w:rsidP="00A93E6A">
      <w:pPr>
        <w:pStyle w:val="Opsomming"/>
        <w:rPr>
          <w:b/>
          <w:noProof w:val="0"/>
        </w:rPr>
      </w:pPr>
      <w:r w:rsidRPr="00F966A3">
        <w:rPr>
          <w:b/>
          <w:noProof w:val="0"/>
        </w:rPr>
        <w:t xml:space="preserve">Bepaalt </w:t>
      </w:r>
      <w:r w:rsidR="00A93E6A" w:rsidRPr="00F966A3">
        <w:rPr>
          <w:b/>
          <w:noProof w:val="0"/>
        </w:rPr>
        <w:t xml:space="preserve">het voorlopige resultaat en geeft feedback </w:t>
      </w:r>
      <w:r w:rsidR="00A93E6A" w:rsidRPr="00F966A3">
        <w:rPr>
          <w:b/>
          <w:noProof w:val="0"/>
          <w:color w:val="FF0000"/>
        </w:rPr>
        <w:t>als de kandidaat dat wenst</w:t>
      </w:r>
      <w:r w:rsidR="00A93E6A" w:rsidRPr="00F966A3">
        <w:rPr>
          <w:b/>
          <w:noProof w:val="0"/>
        </w:rPr>
        <w:t>.</w:t>
      </w:r>
    </w:p>
    <w:p w14:paraId="6E604292" w14:textId="77777777" w:rsidR="00A93E6A" w:rsidRPr="00A344F1" w:rsidRDefault="00A93E6A" w:rsidP="00A93E6A">
      <w:pPr>
        <w:pStyle w:val="Kop2"/>
        <w:numPr>
          <w:ilvl w:val="0"/>
          <w:numId w:val="33"/>
        </w:numPr>
        <w:rPr>
          <w:noProof w:val="0"/>
        </w:rPr>
      </w:pPr>
      <w:bookmarkStart w:id="35" w:name="_Toc342428179"/>
      <w:bookmarkStart w:id="36" w:name="_Toc350365936"/>
      <w:bookmarkStart w:id="37" w:name="_Toc474264272"/>
      <w:bookmarkStart w:id="38" w:name="_Toc355508823"/>
      <w:r w:rsidRPr="00A344F1">
        <w:rPr>
          <w:noProof w:val="0"/>
        </w:rPr>
        <w:t>Stappen voor de organisatie</w:t>
      </w:r>
      <w:bookmarkEnd w:id="35"/>
      <w:bookmarkEnd w:id="36"/>
      <w:bookmarkEnd w:id="37"/>
      <w:bookmarkEnd w:id="38"/>
      <w:r w:rsidRPr="00A344F1">
        <w:rPr>
          <w:noProof w:val="0"/>
        </w:rPr>
        <w:t xml:space="preserve"> </w:t>
      </w:r>
    </w:p>
    <w:p w14:paraId="7DE6C7AF" w14:textId="77777777" w:rsidR="00A93E6A" w:rsidRPr="00A344F1" w:rsidRDefault="00A93E6A" w:rsidP="00A93E6A">
      <w:pPr>
        <w:rPr>
          <w:noProof w:val="0"/>
        </w:rPr>
      </w:pPr>
    </w:p>
    <w:p w14:paraId="19876D1A" w14:textId="77777777" w:rsidR="00A93E6A" w:rsidRPr="00A344F1" w:rsidRDefault="00A93E6A" w:rsidP="00A93E6A">
      <w:pPr>
        <w:rPr>
          <w:rFonts w:eastAsia="Calibri" w:cs="Arial"/>
          <w:noProof w:val="0"/>
          <w:color w:val="000000"/>
          <w:szCs w:val="22"/>
          <w:lang w:eastAsia="en-US"/>
        </w:rPr>
      </w:pPr>
      <w:r w:rsidRPr="00A344F1">
        <w:rPr>
          <w:rFonts w:eastAsia="Calibri" w:cs="Arial"/>
          <w:noProof w:val="0"/>
          <w:color w:val="000000"/>
          <w:szCs w:val="22"/>
          <w:lang w:eastAsia="en-US"/>
        </w:rPr>
        <w:t xml:space="preserve">Voor het afnemen van PVB’s moeten de volgende stappen worden gezet. </w:t>
      </w:r>
    </w:p>
    <w:p w14:paraId="1D807EA4" w14:textId="77777777" w:rsidR="00F966A3" w:rsidRPr="00F966A3" w:rsidRDefault="00F966A3" w:rsidP="00F966A3">
      <w:pPr>
        <w:pStyle w:val="Lijstalinea"/>
        <w:ind w:left="360"/>
        <w:rPr>
          <w:rFonts w:eastAsia="Calibri" w:cs="Arial"/>
          <w:noProof w:val="0"/>
          <w:color w:val="000000"/>
          <w:szCs w:val="22"/>
          <w:lang w:eastAsia="en-US"/>
        </w:rPr>
      </w:pPr>
    </w:p>
    <w:tbl>
      <w:tblPr>
        <w:tblStyle w:val="NOCNSF"/>
        <w:tblW w:w="9625" w:type="dxa"/>
        <w:tblLayout w:type="fixed"/>
        <w:tblLook w:val="0480" w:firstRow="0" w:lastRow="0" w:firstColumn="1" w:lastColumn="0" w:noHBand="0" w:noVBand="1"/>
      </w:tblPr>
      <w:tblGrid>
        <w:gridCol w:w="2558"/>
        <w:gridCol w:w="2406"/>
        <w:gridCol w:w="2110"/>
        <w:gridCol w:w="2551"/>
      </w:tblGrid>
      <w:tr w:rsidR="00F966A3" w:rsidRPr="005C2C03" w14:paraId="0C767C72"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658723D5" w14:textId="77777777" w:rsidR="00F966A3" w:rsidRPr="005C2C03" w:rsidRDefault="00F966A3" w:rsidP="001F65F8">
            <w:pPr>
              <w:rPr>
                <w:noProof w:val="0"/>
              </w:rPr>
            </w:pPr>
            <w:r w:rsidRPr="005C2C03">
              <w:rPr>
                <w:noProof w:val="0"/>
              </w:rPr>
              <w:t xml:space="preserve">Ter voorbereiding op de PVB’s </w:t>
            </w:r>
          </w:p>
        </w:tc>
      </w:tr>
      <w:tr w:rsidR="00F966A3" w:rsidRPr="005C2C03" w14:paraId="6988DD91"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3890E1A1" w14:textId="77777777" w:rsidR="00F966A3" w:rsidRPr="005C2C03" w:rsidRDefault="00F966A3" w:rsidP="001F65F8">
            <w:pPr>
              <w:rPr>
                <w:noProof w:val="0"/>
              </w:rPr>
            </w:pPr>
            <w:r w:rsidRPr="005C2C03">
              <w:rPr>
                <w:noProof w:val="0"/>
              </w:rPr>
              <w:t xml:space="preserve">Stappen </w:t>
            </w:r>
          </w:p>
        </w:tc>
        <w:tc>
          <w:tcPr>
            <w:tcW w:w="1250" w:type="pct"/>
            <w:tcBorders>
              <w:top w:val="single" w:sz="48" w:space="0" w:color="FFFFFF"/>
              <w:bottom w:val="single" w:sz="8" w:space="0" w:color="FFFFFF" w:themeColor="background1"/>
            </w:tcBorders>
            <w:shd w:val="clear" w:color="auto" w:fill="FAD7B6"/>
          </w:tcPr>
          <w:p w14:paraId="292CAA84"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6" w:type="pct"/>
            <w:tcBorders>
              <w:top w:val="single" w:sz="48" w:space="0" w:color="FFFFFF"/>
              <w:bottom w:val="single" w:sz="8" w:space="0" w:color="FFFFFF" w:themeColor="background1"/>
            </w:tcBorders>
            <w:shd w:val="clear" w:color="auto" w:fill="FAD7B6"/>
          </w:tcPr>
          <w:p w14:paraId="3196594E"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25" w:type="pct"/>
            <w:tcBorders>
              <w:top w:val="single" w:sz="48" w:space="0" w:color="FFFFFF"/>
              <w:bottom w:val="single" w:sz="8" w:space="0" w:color="FFFFFF" w:themeColor="background1"/>
            </w:tcBorders>
            <w:shd w:val="clear" w:color="auto" w:fill="FAD7B6"/>
          </w:tcPr>
          <w:p w14:paraId="6FECC685"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document</w:t>
            </w:r>
          </w:p>
        </w:tc>
      </w:tr>
      <w:tr w:rsidR="00F966A3" w:rsidRPr="005C2C03" w14:paraId="0EFBBCD0"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42A8EA41" w14:textId="77777777" w:rsidR="00F966A3" w:rsidRPr="001813D7" w:rsidRDefault="00F966A3" w:rsidP="001F65F8">
            <w:pPr>
              <w:rPr>
                <w:b w:val="0"/>
                <w:noProof w:val="0"/>
              </w:rPr>
            </w:pPr>
            <w:r w:rsidRPr="001813D7">
              <w:rPr>
                <w:b w:val="0"/>
                <w:noProof w:val="0"/>
              </w:rPr>
              <w:t xml:space="preserve">Informeren van kandidaat over inhoud en afname PVB </w:t>
            </w:r>
          </w:p>
        </w:tc>
        <w:tc>
          <w:tcPr>
            <w:tcW w:w="1250" w:type="pct"/>
          </w:tcPr>
          <w:p w14:paraId="652F8CA3"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color w:val="FF0000"/>
              </w:rPr>
              <w:t xml:space="preserve">[…] Namens </w:t>
            </w:r>
            <w:r w:rsidRPr="005C2C03">
              <w:rPr>
                <w:noProof w:val="0"/>
              </w:rPr>
              <w:t xml:space="preserve">de </w:t>
            </w:r>
          </w:p>
          <w:p w14:paraId="6C333EED"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p w14:paraId="0501F1A7"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36A04858"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Bij de start van de opleiding en voorafgaand aan de PVB</w:t>
            </w:r>
          </w:p>
        </w:tc>
        <w:tc>
          <w:tcPr>
            <w:tcW w:w="1325" w:type="pct"/>
          </w:tcPr>
          <w:p w14:paraId="3E04260B"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PVB-beschrijving </w:t>
            </w:r>
          </w:p>
          <w:p w14:paraId="4034582D"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toetsplan </w:t>
            </w:r>
          </w:p>
          <w:p w14:paraId="33278A91"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Toetsreglement sport</w:t>
            </w:r>
          </w:p>
        </w:tc>
      </w:tr>
      <w:tr w:rsidR="00F966A3" w:rsidRPr="005C2C03" w14:paraId="69B2D16C"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6A872CC2" w14:textId="77777777" w:rsidR="00F966A3" w:rsidRPr="001813D7" w:rsidRDefault="00F966A3" w:rsidP="001F65F8">
            <w:pPr>
              <w:rPr>
                <w:b w:val="0"/>
                <w:noProof w:val="0"/>
              </w:rPr>
            </w:pPr>
            <w:r w:rsidRPr="001813D7">
              <w:rPr>
                <w:b w:val="0"/>
                <w:noProof w:val="0"/>
              </w:rPr>
              <w:t xml:space="preserve">Aanvragen PVB </w:t>
            </w:r>
          </w:p>
        </w:tc>
        <w:tc>
          <w:tcPr>
            <w:tcW w:w="1250" w:type="pct"/>
          </w:tcPr>
          <w:p w14:paraId="5ECD0D54"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Kandidaat</w:t>
            </w:r>
          </w:p>
        </w:tc>
        <w:tc>
          <w:tcPr>
            <w:tcW w:w="1096" w:type="pct"/>
          </w:tcPr>
          <w:p w14:paraId="7B853D35" w14:textId="77777777" w:rsidR="00F966A3" w:rsidRPr="005C2C03" w:rsidRDefault="00F966A3"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418A1776"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F966A3" w:rsidRPr="005C2C03" w14:paraId="10902F3D"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0C1907FC" w14:textId="77777777" w:rsidR="00F966A3" w:rsidRPr="001813D7" w:rsidRDefault="00F966A3" w:rsidP="001F65F8">
            <w:pPr>
              <w:rPr>
                <w:b w:val="0"/>
                <w:noProof w:val="0"/>
              </w:rPr>
            </w:pPr>
            <w:r w:rsidRPr="001813D7">
              <w:rPr>
                <w:b w:val="0"/>
                <w:noProof w:val="0"/>
              </w:rPr>
              <w:t xml:space="preserve">Vaststellen of kandidaat voldoet aan eisen voor toelating PVB </w:t>
            </w:r>
          </w:p>
        </w:tc>
        <w:tc>
          <w:tcPr>
            <w:tcW w:w="1250" w:type="pct"/>
          </w:tcPr>
          <w:p w14:paraId="375409AB"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p w14:paraId="2E03A4A9"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5CD0C26E"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Voor aanvang van de PVB </w:t>
            </w:r>
          </w:p>
        </w:tc>
        <w:tc>
          <w:tcPr>
            <w:tcW w:w="1325" w:type="pct"/>
          </w:tcPr>
          <w:p w14:paraId="4FBFEA66" w14:textId="77777777" w:rsidR="00F966A3" w:rsidRPr="005C2C03" w:rsidRDefault="00F966A3" w:rsidP="001F65F8">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5C2C03">
              <w:rPr>
                <w:noProof w:val="0"/>
                <w:color w:val="auto"/>
              </w:rPr>
              <w:t>PVB-beschrijving</w:t>
            </w:r>
          </w:p>
        </w:tc>
      </w:tr>
      <w:tr w:rsidR="00F966A3" w:rsidRPr="005C2C03" w14:paraId="680947EC"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0670E505" w14:textId="77777777" w:rsidR="00F966A3" w:rsidRPr="001813D7" w:rsidRDefault="00F966A3" w:rsidP="001F65F8">
            <w:pPr>
              <w:rPr>
                <w:b w:val="0"/>
                <w:noProof w:val="0"/>
              </w:rPr>
            </w:pPr>
            <w:r w:rsidRPr="001813D7">
              <w:rPr>
                <w:b w:val="0"/>
                <w:noProof w:val="0"/>
              </w:rPr>
              <w:t>Toelaten kandidaat tot PVB</w:t>
            </w:r>
          </w:p>
        </w:tc>
        <w:tc>
          <w:tcPr>
            <w:tcW w:w="1250" w:type="pct"/>
          </w:tcPr>
          <w:p w14:paraId="340EAA96"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6" w:type="pct"/>
          </w:tcPr>
          <w:p w14:paraId="31B3180E" w14:textId="77777777" w:rsidR="00F966A3" w:rsidRPr="005C2C03" w:rsidRDefault="00F966A3"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3EAEA994"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PVB-beschrijving </w:t>
            </w:r>
          </w:p>
          <w:p w14:paraId="4DAC5A19"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bevestiging PVB-afname</w:t>
            </w:r>
          </w:p>
        </w:tc>
      </w:tr>
      <w:tr w:rsidR="00F966A3" w:rsidRPr="005C2C03" w14:paraId="09692D4F"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47191694" w14:textId="77777777" w:rsidR="00F966A3" w:rsidRPr="001813D7" w:rsidRDefault="00F966A3" w:rsidP="001F65F8">
            <w:pPr>
              <w:rPr>
                <w:b w:val="0"/>
                <w:noProof w:val="0"/>
              </w:rPr>
            </w:pPr>
            <w:r w:rsidRPr="001813D7">
              <w:rPr>
                <w:b w:val="0"/>
                <w:noProof w:val="0"/>
              </w:rPr>
              <w:t xml:space="preserve">Aanleveren relevante stukken </w:t>
            </w:r>
          </w:p>
        </w:tc>
        <w:tc>
          <w:tcPr>
            <w:tcW w:w="1250" w:type="pct"/>
          </w:tcPr>
          <w:p w14:paraId="2884108C"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Kandidaat </w:t>
            </w:r>
          </w:p>
        </w:tc>
        <w:tc>
          <w:tcPr>
            <w:tcW w:w="1096" w:type="pct"/>
          </w:tcPr>
          <w:p w14:paraId="6D7B8A19" w14:textId="77777777" w:rsidR="00F966A3" w:rsidRPr="005C2C03" w:rsidRDefault="00F966A3"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376DC69C"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F966A3" w:rsidRPr="005C2C03" w14:paraId="3D4176ED"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22FBF2FD" w14:textId="77777777" w:rsidR="00F966A3" w:rsidRPr="001813D7" w:rsidRDefault="00F966A3" w:rsidP="001F65F8">
            <w:pPr>
              <w:rPr>
                <w:b w:val="0"/>
                <w:noProof w:val="0"/>
              </w:rPr>
            </w:pPr>
            <w:r w:rsidRPr="001813D7">
              <w:rPr>
                <w:b w:val="0"/>
                <w:noProof w:val="0"/>
              </w:rPr>
              <w:t xml:space="preserve">Vaststellen of voldaan is aan de afnamecondities en locatie </w:t>
            </w:r>
          </w:p>
        </w:tc>
        <w:tc>
          <w:tcPr>
            <w:tcW w:w="1250" w:type="pct"/>
          </w:tcPr>
          <w:p w14:paraId="36A58BBC"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PVB-beoordelaar </w:t>
            </w:r>
          </w:p>
        </w:tc>
        <w:tc>
          <w:tcPr>
            <w:tcW w:w="1096" w:type="pct"/>
          </w:tcPr>
          <w:p w14:paraId="07EE6B24"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Bij aanvang van PVB </w:t>
            </w:r>
          </w:p>
        </w:tc>
        <w:tc>
          <w:tcPr>
            <w:tcW w:w="1325" w:type="pct"/>
          </w:tcPr>
          <w:p w14:paraId="6090EE43"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p w14:paraId="3311644C"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p>
        </w:tc>
      </w:tr>
    </w:tbl>
    <w:p w14:paraId="676298C5" w14:textId="77777777" w:rsidR="00F966A3" w:rsidRPr="005C2C03" w:rsidRDefault="00F966A3" w:rsidP="00F966A3">
      <w:pPr>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F966A3" w:rsidRPr="005C2C03" w14:paraId="269D5005"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4C8BB4A1" w14:textId="77777777" w:rsidR="00F966A3" w:rsidRPr="005C2C03" w:rsidRDefault="00F966A3" w:rsidP="001F65F8">
            <w:pPr>
              <w:rPr>
                <w:noProof w:val="0"/>
              </w:rPr>
            </w:pPr>
            <w:r w:rsidRPr="005C2C03">
              <w:rPr>
                <w:noProof w:val="0"/>
              </w:rPr>
              <w:t xml:space="preserve">Tijdens de uitvoering van de PVB’s </w:t>
            </w:r>
          </w:p>
        </w:tc>
      </w:tr>
      <w:tr w:rsidR="00F966A3" w:rsidRPr="005C2C03" w14:paraId="77AAE16B"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7C1386E3" w14:textId="77777777" w:rsidR="00F966A3" w:rsidRPr="005C2C03" w:rsidRDefault="00F966A3" w:rsidP="001F65F8">
            <w:pPr>
              <w:rPr>
                <w:noProof w:val="0"/>
              </w:rPr>
            </w:pPr>
            <w:r w:rsidRPr="005C2C03">
              <w:rPr>
                <w:noProof w:val="0"/>
              </w:rPr>
              <w:t>Stappen</w:t>
            </w:r>
          </w:p>
        </w:tc>
        <w:tc>
          <w:tcPr>
            <w:tcW w:w="1249" w:type="pct"/>
            <w:tcBorders>
              <w:top w:val="single" w:sz="48" w:space="0" w:color="FFFFFF"/>
              <w:bottom w:val="single" w:sz="8" w:space="0" w:color="FFFFFF" w:themeColor="background1"/>
            </w:tcBorders>
            <w:shd w:val="clear" w:color="auto" w:fill="FAD7B6"/>
          </w:tcPr>
          <w:p w14:paraId="142A9FB7"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4" w:type="pct"/>
            <w:tcBorders>
              <w:top w:val="single" w:sz="48" w:space="0" w:color="FFFFFF"/>
              <w:bottom w:val="single" w:sz="8" w:space="0" w:color="FFFFFF" w:themeColor="background1"/>
            </w:tcBorders>
            <w:shd w:val="clear" w:color="auto" w:fill="FAD7B6"/>
          </w:tcPr>
          <w:p w14:paraId="423DDCAA"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26" w:type="pct"/>
            <w:tcBorders>
              <w:top w:val="single" w:sz="48" w:space="0" w:color="FFFFFF"/>
              <w:bottom w:val="single" w:sz="8" w:space="0" w:color="FFFFFF" w:themeColor="background1"/>
            </w:tcBorders>
            <w:shd w:val="clear" w:color="auto" w:fill="FAD7B6"/>
          </w:tcPr>
          <w:p w14:paraId="5A472D8A"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F966A3" w:rsidRPr="005C2C03" w14:paraId="66AF12DA"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7196C15A" w14:textId="77777777" w:rsidR="00F966A3" w:rsidRPr="00F5684F" w:rsidRDefault="00F966A3" w:rsidP="001F65F8">
            <w:pPr>
              <w:rPr>
                <w:b w:val="0"/>
                <w:noProof w:val="0"/>
              </w:rPr>
            </w:pPr>
            <w:r w:rsidRPr="00F5684F">
              <w:rPr>
                <w:b w:val="0"/>
                <w:noProof w:val="0"/>
              </w:rPr>
              <w:t xml:space="preserve">Uitvoeren PVB-opdracht </w:t>
            </w:r>
          </w:p>
        </w:tc>
        <w:tc>
          <w:tcPr>
            <w:tcW w:w="1249" w:type="pct"/>
            <w:tcBorders>
              <w:top w:val="single" w:sz="8" w:space="0" w:color="FFFFFF" w:themeColor="background1"/>
            </w:tcBorders>
          </w:tcPr>
          <w:p w14:paraId="3F8480B9"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Kandidaat</w:t>
            </w:r>
          </w:p>
        </w:tc>
        <w:tc>
          <w:tcPr>
            <w:tcW w:w="1094" w:type="pct"/>
            <w:tcBorders>
              <w:top w:val="single" w:sz="8" w:space="0" w:color="FFFFFF" w:themeColor="background1"/>
            </w:tcBorders>
          </w:tcPr>
          <w:p w14:paraId="594B09C1"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color w:val="FF0000"/>
              </w:rPr>
            </w:pPr>
            <w:r w:rsidRPr="005C2C03">
              <w:rPr>
                <w:noProof w:val="0"/>
                <w:color w:val="FF0000"/>
              </w:rPr>
              <w:t>Overnemen PVB-beschrijving</w:t>
            </w:r>
          </w:p>
        </w:tc>
        <w:tc>
          <w:tcPr>
            <w:tcW w:w="1326" w:type="pct"/>
            <w:tcBorders>
              <w:top w:val="single" w:sz="8" w:space="0" w:color="FFFFFF" w:themeColor="background1"/>
            </w:tcBorders>
          </w:tcPr>
          <w:p w14:paraId="2EC21512"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F966A3" w:rsidRPr="005C2C03" w14:paraId="6E61AEEC"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657321B1" w14:textId="7C295960" w:rsidR="00F966A3" w:rsidRPr="00F5684F" w:rsidRDefault="008D2E40" w:rsidP="001F65F8">
            <w:pPr>
              <w:rPr>
                <w:b w:val="0"/>
                <w:noProof w:val="0"/>
              </w:rPr>
            </w:pPr>
            <w:r>
              <w:rPr>
                <w:b w:val="0"/>
                <w:noProof w:val="0"/>
              </w:rPr>
              <w:t>Invullen beoordelings</w:t>
            </w:r>
            <w:r w:rsidR="00F966A3" w:rsidRPr="00F5684F">
              <w:rPr>
                <w:b w:val="0"/>
                <w:noProof w:val="0"/>
              </w:rPr>
              <w:t>protocol</w:t>
            </w:r>
            <w:r w:rsidR="00F966A3">
              <w:rPr>
                <w:b w:val="0"/>
                <w:noProof w:val="0"/>
              </w:rPr>
              <w:t xml:space="preserve"> </w:t>
            </w:r>
          </w:p>
        </w:tc>
        <w:tc>
          <w:tcPr>
            <w:tcW w:w="1249" w:type="pct"/>
          </w:tcPr>
          <w:p w14:paraId="0CE05DBE"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1678FEB8"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Tijdens en na afloop PVB-afname </w:t>
            </w:r>
          </w:p>
        </w:tc>
        <w:tc>
          <w:tcPr>
            <w:tcW w:w="1326" w:type="pct"/>
          </w:tcPr>
          <w:p w14:paraId="3AD09144"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uit PVB-beschrijving </w:t>
            </w:r>
          </w:p>
        </w:tc>
      </w:tr>
      <w:tr w:rsidR="00F966A3" w:rsidRPr="005C2C03" w14:paraId="597336A6" w14:textId="77777777" w:rsidTr="001F65F8">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3480900B" w14:textId="77777777" w:rsidR="00F966A3" w:rsidRPr="00F5684F" w:rsidRDefault="00F966A3" w:rsidP="001F65F8">
            <w:pPr>
              <w:rPr>
                <w:b w:val="0"/>
                <w:noProof w:val="0"/>
              </w:rPr>
            </w:pPr>
            <w:r w:rsidRPr="00F5684F">
              <w:rPr>
                <w:b w:val="0"/>
                <w:noProof w:val="0"/>
              </w:rPr>
              <w:t xml:space="preserve">Inleveren beoordelings-protocol bij toetsings-commissie </w:t>
            </w:r>
          </w:p>
        </w:tc>
        <w:tc>
          <w:tcPr>
            <w:tcW w:w="1249" w:type="pct"/>
          </w:tcPr>
          <w:p w14:paraId="4322B6A9"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25C641DF" w14:textId="77777777" w:rsidR="00F966A3" w:rsidRPr="005C2C03" w:rsidRDefault="00F966A3"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6" w:type="pct"/>
          </w:tcPr>
          <w:p w14:paraId="41D9BEA2"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uit PVB-beschrijving </w:t>
            </w:r>
          </w:p>
        </w:tc>
      </w:tr>
    </w:tbl>
    <w:p w14:paraId="34046A6D" w14:textId="77777777" w:rsidR="00F966A3" w:rsidRPr="00F966A3" w:rsidRDefault="00F966A3" w:rsidP="00F966A3">
      <w:pPr>
        <w:pStyle w:val="Lijstalinea"/>
        <w:ind w:left="360"/>
        <w:rPr>
          <w:rFonts w:eastAsia="Calibri" w:cs="Arial"/>
          <w:noProof w:val="0"/>
          <w:color w:val="000000"/>
        </w:rPr>
      </w:pPr>
    </w:p>
    <w:tbl>
      <w:tblPr>
        <w:tblStyle w:val="NOCNSF"/>
        <w:tblW w:w="9639" w:type="dxa"/>
        <w:tblLayout w:type="fixed"/>
        <w:tblLook w:val="0480" w:firstRow="0" w:lastRow="0" w:firstColumn="1" w:lastColumn="0" w:noHBand="0" w:noVBand="1"/>
      </w:tblPr>
      <w:tblGrid>
        <w:gridCol w:w="2566"/>
        <w:gridCol w:w="2431"/>
        <w:gridCol w:w="2107"/>
        <w:gridCol w:w="2535"/>
      </w:tblGrid>
      <w:tr w:rsidR="00F966A3" w:rsidRPr="005C2C03" w14:paraId="7A09003E"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2873B58F" w14:textId="77777777" w:rsidR="00F966A3" w:rsidRPr="005C2C03" w:rsidRDefault="00F966A3" w:rsidP="001F65F8">
            <w:pPr>
              <w:rPr>
                <w:noProof w:val="0"/>
              </w:rPr>
            </w:pPr>
            <w:r w:rsidRPr="005C2C03">
              <w:rPr>
                <w:noProof w:val="0"/>
              </w:rPr>
              <w:t>Ter afronding van de PVB’s</w:t>
            </w:r>
          </w:p>
        </w:tc>
      </w:tr>
      <w:tr w:rsidR="00F966A3" w:rsidRPr="005C2C03" w14:paraId="7FEFA4AD"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465B4DCC" w14:textId="77777777" w:rsidR="00F966A3" w:rsidRPr="005C2C03" w:rsidRDefault="00F966A3" w:rsidP="001F65F8">
            <w:pPr>
              <w:tabs>
                <w:tab w:val="left" w:pos="1110"/>
              </w:tabs>
              <w:rPr>
                <w:noProof w:val="0"/>
              </w:rPr>
            </w:pPr>
            <w:r w:rsidRPr="005C2C03">
              <w:rPr>
                <w:noProof w:val="0"/>
              </w:rPr>
              <w:t>Stappen</w:t>
            </w:r>
            <w:r w:rsidRPr="005C2C03">
              <w:rPr>
                <w:noProof w:val="0"/>
              </w:rPr>
              <w:tab/>
            </w:r>
          </w:p>
        </w:tc>
        <w:tc>
          <w:tcPr>
            <w:tcW w:w="1261" w:type="pct"/>
            <w:tcBorders>
              <w:top w:val="single" w:sz="48" w:space="0" w:color="FFFFFF"/>
              <w:bottom w:val="single" w:sz="8" w:space="0" w:color="FFFFFF" w:themeColor="background1"/>
            </w:tcBorders>
            <w:shd w:val="clear" w:color="auto" w:fill="FAD7B6"/>
          </w:tcPr>
          <w:p w14:paraId="37C46DF1"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3" w:type="pct"/>
            <w:tcBorders>
              <w:top w:val="single" w:sz="48" w:space="0" w:color="FFFFFF"/>
              <w:bottom w:val="single" w:sz="8" w:space="0" w:color="FFFFFF" w:themeColor="background1"/>
            </w:tcBorders>
            <w:shd w:val="clear" w:color="auto" w:fill="FAD7B6"/>
          </w:tcPr>
          <w:p w14:paraId="05BA806F"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15" w:type="pct"/>
            <w:tcBorders>
              <w:top w:val="single" w:sz="48" w:space="0" w:color="FFFFFF"/>
              <w:bottom w:val="single" w:sz="8" w:space="0" w:color="FFFFFF" w:themeColor="background1"/>
            </w:tcBorders>
            <w:shd w:val="clear" w:color="auto" w:fill="FAD7B6"/>
          </w:tcPr>
          <w:p w14:paraId="5EDDD98B"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F966A3" w:rsidRPr="005C2C03" w14:paraId="2A141102"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278D725E" w14:textId="77777777" w:rsidR="00F966A3" w:rsidRPr="00F5684F" w:rsidRDefault="00F966A3" w:rsidP="001F65F8">
            <w:pPr>
              <w:rPr>
                <w:b w:val="0"/>
                <w:noProof w:val="0"/>
              </w:rPr>
            </w:pPr>
            <w:r w:rsidRPr="00F5684F">
              <w:rPr>
                <w:b w:val="0"/>
                <w:noProof w:val="0"/>
              </w:rPr>
              <w:t xml:space="preserve">Vaststellen uitslag PVB </w:t>
            </w:r>
          </w:p>
        </w:tc>
        <w:tc>
          <w:tcPr>
            <w:tcW w:w="1261" w:type="pct"/>
            <w:tcBorders>
              <w:top w:val="single" w:sz="8" w:space="0" w:color="FFFFFF" w:themeColor="background1"/>
            </w:tcBorders>
          </w:tcPr>
          <w:p w14:paraId="78693AD0"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Borders>
              <w:top w:val="single" w:sz="8" w:space="0" w:color="FFFFFF" w:themeColor="background1"/>
            </w:tcBorders>
          </w:tcPr>
          <w:p w14:paraId="78024661"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Maximaal </w:t>
            </w:r>
            <w:r w:rsidRPr="005C2C03">
              <w:rPr>
                <w:noProof w:val="0"/>
                <w:color w:val="FF0000"/>
              </w:rPr>
              <w:t>15</w:t>
            </w:r>
            <w:r w:rsidRPr="005C2C03">
              <w:rPr>
                <w:noProof w:val="0"/>
              </w:rPr>
              <w:t xml:space="preserve"> werkdagen na afname PVB </w:t>
            </w:r>
          </w:p>
        </w:tc>
        <w:tc>
          <w:tcPr>
            <w:tcW w:w="1315" w:type="pct"/>
            <w:tcBorders>
              <w:top w:val="single" w:sz="8" w:space="0" w:color="FFFFFF" w:themeColor="background1"/>
            </w:tcBorders>
          </w:tcPr>
          <w:p w14:paraId="0A52EB28"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F966A3" w:rsidRPr="005C2C03" w14:paraId="1FC92BEF" w14:textId="77777777" w:rsidTr="009C4747">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5EDD4B66" w14:textId="77777777" w:rsidR="00F966A3" w:rsidRPr="00F5684F" w:rsidRDefault="00F966A3" w:rsidP="001F65F8">
            <w:pPr>
              <w:rPr>
                <w:b w:val="0"/>
                <w:noProof w:val="0"/>
              </w:rPr>
            </w:pPr>
            <w:r w:rsidRPr="00F5684F">
              <w:rPr>
                <w:b w:val="0"/>
                <w:noProof w:val="0"/>
              </w:rPr>
              <w:t xml:space="preserve">Archiveren toetsgegevens </w:t>
            </w:r>
          </w:p>
        </w:tc>
        <w:tc>
          <w:tcPr>
            <w:tcW w:w="1261" w:type="pct"/>
          </w:tcPr>
          <w:p w14:paraId="6AA26171"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Pr>
          <w:p w14:paraId="728120A3" w14:textId="7226E573"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Bewaartermijn minimaal </w:t>
            </w:r>
            <w:r>
              <w:rPr>
                <w:noProof w:val="0"/>
              </w:rPr>
              <w:t>12</w:t>
            </w:r>
            <w:r w:rsidR="009C4747">
              <w:rPr>
                <w:noProof w:val="0"/>
              </w:rPr>
              <w:t xml:space="preserve"> maanden</w:t>
            </w:r>
          </w:p>
        </w:tc>
        <w:tc>
          <w:tcPr>
            <w:tcW w:w="1315" w:type="pct"/>
          </w:tcPr>
          <w:p w14:paraId="5ECDFF54" w14:textId="77777777" w:rsidR="00F966A3" w:rsidRPr="005C2C03" w:rsidRDefault="00F966A3" w:rsidP="001F65F8">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Toetsreglement sport </w:t>
            </w:r>
          </w:p>
        </w:tc>
      </w:tr>
    </w:tbl>
    <w:p w14:paraId="51612226" w14:textId="77777777" w:rsidR="00F966A3" w:rsidRDefault="00F966A3">
      <w:r>
        <w:rPr>
          <w:b/>
        </w:rPr>
        <w:br w:type="page"/>
      </w:r>
    </w:p>
    <w:p w14:paraId="6EB4D65D" w14:textId="77777777" w:rsidR="00A93E6A" w:rsidRPr="00A344F1" w:rsidRDefault="00A93E6A" w:rsidP="00A93E6A">
      <w:pPr>
        <w:pStyle w:val="Kop4"/>
        <w:numPr>
          <w:ilvl w:val="0"/>
          <w:numId w:val="33"/>
        </w:numPr>
        <w:rPr>
          <w:noProof w:val="0"/>
        </w:rPr>
      </w:pPr>
      <w:r w:rsidRPr="00A344F1">
        <w:rPr>
          <w:noProof w:val="0"/>
        </w:rPr>
        <w:lastRenderedPageBreak/>
        <w:t xml:space="preserve">Commissie van Beroep voor Toetsing </w:t>
      </w:r>
    </w:p>
    <w:p w14:paraId="2A909C75" w14:textId="77777777" w:rsidR="00A93E6A" w:rsidRPr="00A344F1" w:rsidRDefault="00A93E6A" w:rsidP="00A93E6A">
      <w:pPr>
        <w:rPr>
          <w:noProof w:val="0"/>
        </w:rPr>
      </w:pPr>
    </w:p>
    <w:p w14:paraId="08CEF2EC" w14:textId="77777777" w:rsidR="00A93E6A" w:rsidRPr="00A344F1" w:rsidRDefault="00A93E6A" w:rsidP="00A93E6A">
      <w:pPr>
        <w:rPr>
          <w:noProof w:val="0"/>
        </w:rPr>
      </w:pPr>
      <w:r w:rsidRPr="00A344F1">
        <w:rPr>
          <w:rFonts w:eastAsia="Calibri" w:cs="Arial"/>
          <w:noProof w:val="0"/>
          <w:color w:val="000000"/>
          <w:szCs w:val="22"/>
          <w:lang w:eastAsia="en-US"/>
        </w:rPr>
        <w:t xml:space="preserve">De Commissie van Beroep voor Toetsing wordt </w:t>
      </w:r>
      <w:r w:rsidRPr="00A344F1">
        <w:rPr>
          <w:rFonts w:eastAsia="Calibri" w:cs="Arial"/>
          <w:noProof w:val="0"/>
          <w:color w:val="FF0000"/>
          <w:szCs w:val="22"/>
          <w:lang w:eastAsia="en-US"/>
        </w:rPr>
        <w:t xml:space="preserve">ingesteld/aangewezen </w:t>
      </w:r>
      <w:r w:rsidRPr="00A344F1">
        <w:rPr>
          <w:rFonts w:eastAsia="Calibri" w:cs="Arial"/>
          <w:noProof w:val="0"/>
          <w:color w:val="000000"/>
          <w:szCs w:val="22"/>
          <w:lang w:eastAsia="en-US"/>
        </w:rPr>
        <w:t xml:space="preserve">door het bestuur van de sportbond. Een </w:t>
      </w:r>
      <w:r w:rsidRPr="00A344F1">
        <w:rPr>
          <w:noProof w:val="0"/>
        </w:rPr>
        <w:t xml:space="preserve">kandidaat kan beroep aantekenen bij de Commissie van Beroep voor Toetsing tegen een beslissing van de toetsingscommissie naar aanleiding van een bezwaar of een beslissing van de toetsingscommissie over fraude. </w:t>
      </w:r>
    </w:p>
    <w:p w14:paraId="064A06FA" w14:textId="77777777" w:rsidR="00A93E6A" w:rsidRPr="00A344F1" w:rsidRDefault="00A93E6A" w:rsidP="00A93E6A">
      <w:pPr>
        <w:spacing w:after="200"/>
        <w:rPr>
          <w:noProof w:val="0"/>
        </w:rPr>
        <w:sectPr w:rsidR="00A93E6A" w:rsidRPr="00A344F1" w:rsidSect="001721D0">
          <w:footerReference w:type="default" r:id="rId12"/>
          <w:pgSz w:w="11906" w:h="16838"/>
          <w:pgMar w:top="1134" w:right="1418" w:bottom="1134" w:left="1418" w:header="709" w:footer="709" w:gutter="0"/>
          <w:cols w:space="708"/>
        </w:sectPr>
      </w:pPr>
    </w:p>
    <w:p w14:paraId="60FA63FC" w14:textId="77777777" w:rsidR="00A93E6A" w:rsidRPr="00A344F1" w:rsidRDefault="00A93E6A" w:rsidP="00A93E6A">
      <w:pPr>
        <w:pStyle w:val="Kop1"/>
        <w:ind w:left="567" w:hanging="567"/>
        <w:rPr>
          <w:noProof w:val="0"/>
          <w:sz w:val="24"/>
          <w:szCs w:val="24"/>
        </w:rPr>
      </w:pPr>
      <w:bookmarkStart w:id="39" w:name="_Toc342428180"/>
      <w:bookmarkStart w:id="40" w:name="_Toc350365937"/>
      <w:bookmarkStart w:id="41" w:name="_Toc474264273"/>
      <w:bookmarkStart w:id="42" w:name="_Toc355508824"/>
      <w:r w:rsidRPr="00A344F1">
        <w:rPr>
          <w:noProof w:val="0"/>
        </w:rPr>
        <w:lastRenderedPageBreak/>
        <w:t>PVB 4.1 Geven van trainingen</w:t>
      </w:r>
      <w:bookmarkEnd w:id="39"/>
      <w:bookmarkEnd w:id="40"/>
      <w:bookmarkEnd w:id="41"/>
      <w:bookmarkEnd w:id="42"/>
      <w:r w:rsidRPr="00A344F1">
        <w:rPr>
          <w:noProof w:val="0"/>
        </w:rPr>
        <w:t xml:space="preserve"> </w:t>
      </w:r>
    </w:p>
    <w:p w14:paraId="00DA991C" w14:textId="77777777" w:rsidR="00A93E6A" w:rsidRPr="00F966A3" w:rsidRDefault="00A93E6A" w:rsidP="00A93E6A">
      <w:pPr>
        <w:pStyle w:val="KopOngenummerd"/>
        <w:rPr>
          <w:noProof w:val="0"/>
          <w:color w:val="E17100" w:themeColor="accent1"/>
          <w:sz w:val="24"/>
          <w:szCs w:val="24"/>
        </w:rPr>
      </w:pPr>
      <w:r w:rsidRPr="00F966A3">
        <w:rPr>
          <w:noProof w:val="0"/>
          <w:color w:val="E17100" w:themeColor="accent1"/>
          <w:szCs w:val="42"/>
        </w:rPr>
        <w:t>Deelkwalificatie van trainer-coach 4</w:t>
      </w:r>
      <w:r w:rsidRPr="00F966A3">
        <w:rPr>
          <w:rFonts w:ascii="Arial Narrow" w:hAnsi="Arial Narrow"/>
          <w:b/>
          <w:noProof w:val="0"/>
          <w:color w:val="E17100" w:themeColor="accent1"/>
          <w:szCs w:val="42"/>
        </w:rPr>
        <w:t xml:space="preserve"> </w:t>
      </w:r>
    </w:p>
    <w:p w14:paraId="5D30837D" w14:textId="77777777" w:rsidR="00A93E6A" w:rsidRPr="00A344F1" w:rsidRDefault="00A93E6A" w:rsidP="00A93E6A">
      <w:pPr>
        <w:pStyle w:val="Kop2"/>
        <w:ind w:left="567" w:hanging="567"/>
        <w:rPr>
          <w:rFonts w:eastAsia="Times New Roman"/>
          <w:noProof w:val="0"/>
        </w:rPr>
      </w:pPr>
      <w:bookmarkStart w:id="43" w:name="_Toc342428181"/>
      <w:bookmarkStart w:id="44" w:name="_Toc350365938"/>
      <w:bookmarkStart w:id="45" w:name="_Toc474264274"/>
      <w:bookmarkStart w:id="46" w:name="_Toc355508825"/>
      <w:r w:rsidRPr="00A344F1">
        <w:rPr>
          <w:rFonts w:eastAsia="Times New Roman"/>
          <w:noProof w:val="0"/>
        </w:rPr>
        <w:t>Inleiding</w:t>
      </w:r>
      <w:bookmarkEnd w:id="43"/>
      <w:bookmarkEnd w:id="44"/>
      <w:bookmarkEnd w:id="45"/>
      <w:bookmarkEnd w:id="46"/>
      <w:r w:rsidRPr="00A344F1">
        <w:rPr>
          <w:rFonts w:eastAsia="Times New Roman"/>
          <w:noProof w:val="0"/>
        </w:rPr>
        <w:t xml:space="preserve"> </w:t>
      </w:r>
    </w:p>
    <w:p w14:paraId="293134B8" w14:textId="77777777" w:rsidR="00A93E6A" w:rsidRPr="00A344F1" w:rsidRDefault="00A93E6A" w:rsidP="00A93E6A">
      <w:pPr>
        <w:rPr>
          <w:noProof w:val="0"/>
        </w:rPr>
      </w:pPr>
    </w:p>
    <w:p w14:paraId="5FC041C5" w14:textId="77777777" w:rsidR="00A93E6A" w:rsidRPr="00A344F1" w:rsidRDefault="00A93E6A" w:rsidP="00A93E6A">
      <w:pPr>
        <w:rPr>
          <w:noProof w:val="0"/>
        </w:rPr>
      </w:pPr>
      <w:r w:rsidRPr="00A344F1">
        <w:rPr>
          <w:noProof w:val="0"/>
        </w:rPr>
        <w:t xml:space="preserve">Om het door </w:t>
      </w:r>
      <w:r w:rsidRPr="00A344F1">
        <w:rPr>
          <w:noProof w:val="0"/>
          <w:color w:val="FF0000"/>
        </w:rPr>
        <w:t>de eigen sportbond</w:t>
      </w:r>
      <w:r w:rsidRPr="00A344F1">
        <w:rPr>
          <w:noProof w:val="0"/>
        </w:rPr>
        <w:t xml:space="preserve"> </w:t>
      </w:r>
      <w:r w:rsidRPr="00A344F1">
        <w:rPr>
          <w:noProof w:val="0"/>
          <w:color w:val="FF0000"/>
        </w:rPr>
        <w:t>en</w:t>
      </w:r>
      <w:r w:rsidRPr="00A344F1">
        <w:rPr>
          <w:noProof w:val="0"/>
        </w:rPr>
        <w:t xml:space="preserve"> NOC*NSF erkende diploma </w:t>
      </w:r>
      <w:r w:rsidRPr="00A344F1">
        <w:rPr>
          <w:noProof w:val="0"/>
          <w:color w:val="FF0000"/>
        </w:rPr>
        <w:t xml:space="preserve">trainer-coach </w:t>
      </w:r>
      <w:r w:rsidRPr="00A344F1">
        <w:rPr>
          <w:noProof w:val="0"/>
        </w:rPr>
        <w:t xml:space="preserve">4 te behalen, moet </w:t>
      </w:r>
      <w:r w:rsidRPr="009A2D6A">
        <w:rPr>
          <w:noProof w:val="0"/>
        </w:rPr>
        <w:t xml:space="preserve">je </w:t>
      </w:r>
      <w:r w:rsidRPr="009A2D6A">
        <w:rPr>
          <w:noProof w:val="0"/>
          <w:color w:val="FF0000"/>
        </w:rPr>
        <w:t>vijf</w:t>
      </w:r>
      <w:r w:rsidRPr="009A2D6A">
        <w:rPr>
          <w:noProof w:val="0"/>
        </w:rPr>
        <w:t xml:space="preserve"> kerntaken</w:t>
      </w:r>
      <w:r w:rsidRPr="00A344F1">
        <w:rPr>
          <w:noProof w:val="0"/>
        </w:rPr>
        <w:t xml:space="preserve"> op niveau 4 beheersen. Door met succes een proeve van bekwaamheid (PVB) af te leggen, toon je aan dat je een kerntaak beheerst. </w:t>
      </w:r>
    </w:p>
    <w:p w14:paraId="6DA814FB" w14:textId="77777777" w:rsidR="00A93E6A" w:rsidRPr="00A344F1" w:rsidRDefault="00A93E6A" w:rsidP="00A93E6A">
      <w:pPr>
        <w:pStyle w:val="Kop2"/>
        <w:numPr>
          <w:ilvl w:val="0"/>
          <w:numId w:val="34"/>
        </w:numPr>
        <w:rPr>
          <w:noProof w:val="0"/>
        </w:rPr>
      </w:pPr>
      <w:bookmarkStart w:id="47" w:name="_Toc342428182"/>
      <w:bookmarkStart w:id="48" w:name="_Toc350365939"/>
      <w:bookmarkStart w:id="49" w:name="_Toc474264275"/>
      <w:bookmarkStart w:id="50" w:name="_Toc355508826"/>
      <w:r w:rsidRPr="00A344F1">
        <w:rPr>
          <w:noProof w:val="0"/>
        </w:rPr>
        <w:t>Doelstelling</w:t>
      </w:r>
      <w:bookmarkEnd w:id="47"/>
      <w:bookmarkEnd w:id="48"/>
      <w:bookmarkEnd w:id="49"/>
      <w:bookmarkEnd w:id="50"/>
      <w:r w:rsidRPr="00A344F1">
        <w:rPr>
          <w:noProof w:val="0"/>
        </w:rPr>
        <w:t xml:space="preserve"> </w:t>
      </w:r>
    </w:p>
    <w:p w14:paraId="6439C908" w14:textId="77777777" w:rsidR="00A93E6A" w:rsidRPr="00A344F1" w:rsidRDefault="00A93E6A" w:rsidP="00A93E6A">
      <w:pPr>
        <w:rPr>
          <w:noProof w:val="0"/>
        </w:rPr>
      </w:pPr>
    </w:p>
    <w:p w14:paraId="17E22ED2" w14:textId="77777777" w:rsidR="00A93E6A" w:rsidRPr="00A344F1" w:rsidRDefault="00A93E6A" w:rsidP="00A93E6A">
      <w:pPr>
        <w:rPr>
          <w:noProof w:val="0"/>
        </w:rPr>
      </w:pPr>
      <w:r w:rsidRPr="00A344F1">
        <w:rPr>
          <w:noProof w:val="0"/>
        </w:rPr>
        <w:t xml:space="preserve">Deze PVB heeft betrekking op kerntaak 4.1, het geven van trainingen. Met deze PVB toon je aan dat je: </w:t>
      </w:r>
    </w:p>
    <w:p w14:paraId="5B2AEBE1" w14:textId="6D128AB5" w:rsidR="00A93E6A" w:rsidRPr="00F966A3" w:rsidRDefault="00F966A3" w:rsidP="00A93E6A">
      <w:pPr>
        <w:pStyle w:val="Opsomming"/>
        <w:rPr>
          <w:b/>
          <w:noProof w:val="0"/>
        </w:rPr>
      </w:pPr>
      <w:r w:rsidRPr="00F966A3">
        <w:rPr>
          <w:b/>
          <w:noProof w:val="0"/>
        </w:rPr>
        <w:t xml:space="preserve">Specifieke </w:t>
      </w:r>
      <w:r w:rsidR="00A93E6A" w:rsidRPr="00F966A3">
        <w:rPr>
          <w:b/>
          <w:noProof w:val="0"/>
        </w:rPr>
        <w:t xml:space="preserve">(groepen) </w:t>
      </w:r>
      <w:r w:rsidR="00A93E6A" w:rsidRPr="00F966A3">
        <w:rPr>
          <w:b/>
          <w:noProof w:val="0"/>
          <w:color w:val="FF0000"/>
        </w:rPr>
        <w:t>sporters</w:t>
      </w:r>
      <w:r w:rsidR="00A93E6A" w:rsidRPr="00F966A3">
        <w:rPr>
          <w:b/>
          <w:noProof w:val="0"/>
        </w:rPr>
        <w:t xml:space="preserve"> kunt begeleiden; </w:t>
      </w:r>
    </w:p>
    <w:p w14:paraId="18A7FC6B" w14:textId="374AC044" w:rsidR="00A93E6A" w:rsidRPr="00F966A3" w:rsidRDefault="00F966A3" w:rsidP="00A93E6A">
      <w:pPr>
        <w:pStyle w:val="Opsomming"/>
        <w:rPr>
          <w:b/>
          <w:noProof w:val="0"/>
        </w:rPr>
      </w:pPr>
      <w:r w:rsidRPr="00F966A3">
        <w:rPr>
          <w:b/>
          <w:noProof w:val="0"/>
        </w:rPr>
        <w:t xml:space="preserve">Plannen </w:t>
      </w:r>
      <w:r w:rsidR="00A93E6A" w:rsidRPr="00F966A3">
        <w:rPr>
          <w:b/>
          <w:noProof w:val="0"/>
        </w:rPr>
        <w:t>voor de langere termijn kunt opstellen;</w:t>
      </w:r>
    </w:p>
    <w:p w14:paraId="7F8B5B00" w14:textId="35E619C2" w:rsidR="00A93E6A" w:rsidRPr="00F966A3" w:rsidRDefault="00F966A3" w:rsidP="00A93E6A">
      <w:pPr>
        <w:pStyle w:val="Opsomming"/>
        <w:rPr>
          <w:b/>
          <w:noProof w:val="0"/>
        </w:rPr>
      </w:pPr>
      <w:r w:rsidRPr="00F966A3">
        <w:rPr>
          <w:b/>
          <w:noProof w:val="0"/>
        </w:rPr>
        <w:t xml:space="preserve">Trainingen </w:t>
      </w:r>
      <w:r w:rsidR="00A93E6A" w:rsidRPr="00F966A3">
        <w:rPr>
          <w:b/>
          <w:noProof w:val="0"/>
        </w:rPr>
        <w:t>kunt plannen en uitvoeren;</w:t>
      </w:r>
    </w:p>
    <w:p w14:paraId="202F0FCE" w14:textId="092A2CBE" w:rsidR="00A93E6A" w:rsidRPr="00F966A3" w:rsidRDefault="00F966A3" w:rsidP="00A93E6A">
      <w:pPr>
        <w:pStyle w:val="Opsomming"/>
        <w:rPr>
          <w:b/>
          <w:noProof w:val="0"/>
        </w:rPr>
      </w:pPr>
      <w:r w:rsidRPr="00F966A3">
        <w:rPr>
          <w:b/>
          <w:noProof w:val="0"/>
        </w:rPr>
        <w:t xml:space="preserve">Uitvoering </w:t>
      </w:r>
      <w:r w:rsidR="00A93E6A" w:rsidRPr="00F966A3">
        <w:rPr>
          <w:b/>
          <w:noProof w:val="0"/>
        </w:rPr>
        <w:t xml:space="preserve">van plannen en trainingen kunt evalueren. </w:t>
      </w:r>
    </w:p>
    <w:p w14:paraId="487E0E9A" w14:textId="77777777" w:rsidR="00A93E6A" w:rsidRPr="00A344F1" w:rsidRDefault="00A93E6A" w:rsidP="00A93E6A">
      <w:pPr>
        <w:pStyle w:val="Kop2"/>
        <w:numPr>
          <w:ilvl w:val="0"/>
          <w:numId w:val="34"/>
        </w:numPr>
        <w:rPr>
          <w:noProof w:val="0"/>
        </w:rPr>
      </w:pPr>
      <w:bookmarkStart w:id="51" w:name="_Toc342428183"/>
      <w:bookmarkStart w:id="52" w:name="_Toc350365940"/>
      <w:bookmarkStart w:id="53" w:name="_Toc474264276"/>
      <w:bookmarkStart w:id="54" w:name="_Toc355508827"/>
      <w:r w:rsidRPr="00A344F1">
        <w:rPr>
          <w:noProof w:val="0"/>
        </w:rPr>
        <w:t>Opdracht</w:t>
      </w:r>
      <w:bookmarkEnd w:id="51"/>
      <w:bookmarkEnd w:id="52"/>
      <w:bookmarkEnd w:id="53"/>
      <w:bookmarkEnd w:id="54"/>
    </w:p>
    <w:p w14:paraId="27030FB3" w14:textId="77777777" w:rsidR="00A93E6A" w:rsidRPr="00A344F1" w:rsidRDefault="00A93E6A" w:rsidP="00A93E6A">
      <w:pPr>
        <w:rPr>
          <w:noProof w:val="0"/>
        </w:rPr>
      </w:pPr>
    </w:p>
    <w:p w14:paraId="3B7E1321" w14:textId="77777777" w:rsidR="00A93E6A" w:rsidRPr="00A344F1" w:rsidRDefault="00A93E6A" w:rsidP="00A93E6A">
      <w:pPr>
        <w:rPr>
          <w:noProof w:val="0"/>
        </w:rPr>
      </w:pPr>
      <w:r w:rsidRPr="00A344F1">
        <w:rPr>
          <w:noProof w:val="0"/>
        </w:rPr>
        <w:t xml:space="preserve">De algemene opdracht voor deze PVB is: ‘Geef een training’. Deze opdracht voer je uit aan de hand van vier deelopdrachten. </w:t>
      </w:r>
    </w:p>
    <w:p w14:paraId="6EB0AF4E" w14:textId="77777777" w:rsidR="00A93E6A" w:rsidRPr="00A344F1" w:rsidRDefault="00A93E6A" w:rsidP="00A93E6A">
      <w:pPr>
        <w:rPr>
          <w:noProof w:val="0"/>
        </w:rPr>
      </w:pPr>
    </w:p>
    <w:p w14:paraId="0B4226C5" w14:textId="77777777" w:rsidR="00A93E6A" w:rsidRPr="00A344F1" w:rsidRDefault="00A93E6A" w:rsidP="00A93E6A">
      <w:pPr>
        <w:rPr>
          <w:noProof w:val="0"/>
        </w:rPr>
      </w:pPr>
      <w:r w:rsidRPr="00A344F1">
        <w:rPr>
          <w:noProof w:val="0"/>
        </w:rPr>
        <w:t xml:space="preserve">De vier deelopdrachten hebben betrekking op de volgende werkprocessen: </w:t>
      </w:r>
    </w:p>
    <w:p w14:paraId="03D6088B" w14:textId="77777777" w:rsidR="00A93E6A" w:rsidRPr="00F966A3" w:rsidRDefault="00A93E6A" w:rsidP="00A93E6A">
      <w:pPr>
        <w:pStyle w:val="Opsomming"/>
        <w:rPr>
          <w:b/>
          <w:noProof w:val="0"/>
        </w:rPr>
      </w:pPr>
      <w:r w:rsidRPr="00F966A3">
        <w:rPr>
          <w:b/>
          <w:noProof w:val="0"/>
        </w:rPr>
        <w:t xml:space="preserve">4.1.1 Begeleidt specifieke (groepen) </w:t>
      </w:r>
      <w:r w:rsidRPr="00F966A3">
        <w:rPr>
          <w:b/>
          <w:noProof w:val="0"/>
          <w:color w:val="FF0000"/>
        </w:rPr>
        <w:t>sporters</w:t>
      </w:r>
      <w:r w:rsidRPr="00F966A3">
        <w:rPr>
          <w:b/>
          <w:noProof w:val="0"/>
        </w:rPr>
        <w:t>;</w:t>
      </w:r>
    </w:p>
    <w:p w14:paraId="45128015" w14:textId="77777777" w:rsidR="00A93E6A" w:rsidRPr="00F966A3" w:rsidRDefault="00A93E6A" w:rsidP="00A93E6A">
      <w:pPr>
        <w:pStyle w:val="Opsomming"/>
        <w:rPr>
          <w:b/>
          <w:noProof w:val="0"/>
        </w:rPr>
      </w:pPr>
      <w:r w:rsidRPr="00F966A3">
        <w:rPr>
          <w:b/>
          <w:noProof w:val="0"/>
        </w:rPr>
        <w:t>4.1.2 Stelt planningen op voor langere termijn;</w:t>
      </w:r>
    </w:p>
    <w:p w14:paraId="71C87952" w14:textId="77777777" w:rsidR="00A93E6A" w:rsidRPr="00F966A3" w:rsidRDefault="00A93E6A" w:rsidP="00A93E6A">
      <w:pPr>
        <w:pStyle w:val="Opsomming"/>
        <w:rPr>
          <w:b/>
          <w:noProof w:val="0"/>
        </w:rPr>
      </w:pPr>
      <w:r w:rsidRPr="00F966A3">
        <w:rPr>
          <w:b/>
          <w:noProof w:val="0"/>
        </w:rPr>
        <w:t>4.1.3 Plant en voert trainingen uit;</w:t>
      </w:r>
    </w:p>
    <w:p w14:paraId="32E33ADF" w14:textId="77777777" w:rsidR="00A93E6A" w:rsidRPr="00F966A3" w:rsidRDefault="00A93E6A" w:rsidP="00A93E6A">
      <w:pPr>
        <w:pStyle w:val="Opsomming"/>
        <w:rPr>
          <w:rFonts w:cs="Arial"/>
          <w:b/>
          <w:noProof w:val="0"/>
        </w:rPr>
      </w:pPr>
      <w:r w:rsidRPr="00F966A3">
        <w:rPr>
          <w:b/>
          <w:noProof w:val="0"/>
        </w:rPr>
        <w:t>4.1.4 Evalueert uitvoering plannen en trainingen.</w:t>
      </w:r>
    </w:p>
    <w:p w14:paraId="52564F0F" w14:textId="77777777" w:rsidR="00A93E6A" w:rsidRPr="00A344F1" w:rsidRDefault="00A93E6A" w:rsidP="00A93E6A">
      <w:pPr>
        <w:pStyle w:val="Opsomming"/>
        <w:numPr>
          <w:ilvl w:val="0"/>
          <w:numId w:val="0"/>
        </w:numPr>
        <w:rPr>
          <w:rFonts w:cs="Arial"/>
          <w:noProof w:val="0"/>
        </w:rPr>
      </w:pPr>
    </w:p>
    <w:p w14:paraId="5423C851" w14:textId="77777777" w:rsidR="00A93E6A" w:rsidRPr="00A344F1" w:rsidRDefault="00A93E6A" w:rsidP="00A93E6A">
      <w:pPr>
        <w:rPr>
          <w:noProof w:val="0"/>
          <w:color w:val="00B050"/>
        </w:rPr>
      </w:pPr>
      <w:r w:rsidRPr="00A344F1">
        <w:rPr>
          <w:noProof w:val="0"/>
        </w:rPr>
        <w:t xml:space="preserve">In totaal duurt de praktijkopdracht </w:t>
      </w:r>
      <w:r w:rsidRPr="00A344F1">
        <w:rPr>
          <w:noProof w:val="0"/>
          <w:color w:val="FF0000"/>
        </w:rPr>
        <w:t>75</w:t>
      </w:r>
      <w:r w:rsidRPr="00A344F1">
        <w:rPr>
          <w:noProof w:val="0"/>
        </w:rPr>
        <w:t xml:space="preserve"> minuten. </w:t>
      </w:r>
    </w:p>
    <w:p w14:paraId="7BC8AB68" w14:textId="77777777" w:rsidR="00A93E6A" w:rsidRPr="00A344F1" w:rsidRDefault="00A93E6A" w:rsidP="00A93E6A">
      <w:pPr>
        <w:pStyle w:val="Kop2"/>
        <w:numPr>
          <w:ilvl w:val="0"/>
          <w:numId w:val="34"/>
        </w:numPr>
        <w:rPr>
          <w:noProof w:val="0"/>
        </w:rPr>
      </w:pPr>
      <w:bookmarkStart w:id="55" w:name="_Toc342428184"/>
      <w:bookmarkStart w:id="56" w:name="_Toc350365941"/>
      <w:bookmarkStart w:id="57" w:name="_Toc474264277"/>
      <w:bookmarkStart w:id="58" w:name="_Toc355508828"/>
      <w:r w:rsidRPr="00A344F1">
        <w:rPr>
          <w:noProof w:val="0"/>
        </w:rPr>
        <w:t>Eisen voor toelating PVB</w:t>
      </w:r>
      <w:bookmarkEnd w:id="55"/>
      <w:bookmarkEnd w:id="56"/>
      <w:bookmarkEnd w:id="57"/>
      <w:bookmarkEnd w:id="58"/>
      <w:r w:rsidRPr="00A344F1">
        <w:rPr>
          <w:noProof w:val="0"/>
        </w:rPr>
        <w:t xml:space="preserve"> </w:t>
      </w:r>
    </w:p>
    <w:p w14:paraId="5C64A8C5" w14:textId="77777777" w:rsidR="00A93E6A" w:rsidRPr="00A344F1" w:rsidRDefault="00A93E6A" w:rsidP="00A93E6A">
      <w:pPr>
        <w:rPr>
          <w:noProof w:val="0"/>
        </w:rPr>
      </w:pPr>
    </w:p>
    <w:p w14:paraId="1CAB6E4D" w14:textId="77777777" w:rsidR="00A93E6A" w:rsidRPr="00A344F1" w:rsidRDefault="00A93E6A" w:rsidP="00A93E6A">
      <w:pPr>
        <w:rPr>
          <w:noProof w:val="0"/>
        </w:rPr>
      </w:pPr>
      <w:r w:rsidRPr="00A344F1">
        <w:rPr>
          <w:noProof w:val="0"/>
        </w:rPr>
        <w:t xml:space="preserve">Je wordt toegelaten tot de PVB als je voldoet aan de volgende eisen: </w:t>
      </w:r>
    </w:p>
    <w:p w14:paraId="77B3468D" w14:textId="7F36AACF" w:rsidR="00A93E6A" w:rsidRPr="00F966A3" w:rsidRDefault="00F966A3" w:rsidP="00A93E6A">
      <w:pPr>
        <w:pStyle w:val="Opsomming"/>
        <w:rPr>
          <w:b/>
          <w:noProof w:val="0"/>
        </w:rPr>
      </w:pPr>
      <w:r w:rsidRPr="00F966A3">
        <w:rPr>
          <w:b/>
          <w:noProof w:val="0"/>
        </w:rPr>
        <w:t xml:space="preserve">Je </w:t>
      </w:r>
      <w:r w:rsidR="00A93E6A" w:rsidRPr="00F966A3">
        <w:rPr>
          <w:b/>
          <w:noProof w:val="0"/>
        </w:rPr>
        <w:t xml:space="preserve">bent minstens </w:t>
      </w:r>
      <w:r w:rsidR="00A93E6A" w:rsidRPr="00F966A3">
        <w:rPr>
          <w:b/>
          <w:noProof w:val="0"/>
          <w:color w:val="FF0000"/>
        </w:rPr>
        <w:t>18</w:t>
      </w:r>
      <w:r w:rsidR="00A93E6A" w:rsidRPr="00F966A3">
        <w:rPr>
          <w:b/>
          <w:noProof w:val="0"/>
        </w:rPr>
        <w:t xml:space="preserve"> jaar oud;</w:t>
      </w:r>
    </w:p>
    <w:p w14:paraId="33A69379" w14:textId="17E65957" w:rsidR="00A93E6A" w:rsidRPr="00F966A3" w:rsidRDefault="00F966A3" w:rsidP="00A93E6A">
      <w:pPr>
        <w:pStyle w:val="Opsomming"/>
        <w:rPr>
          <w:b/>
          <w:noProof w:val="0"/>
          <w:color w:val="FF0000"/>
        </w:rPr>
      </w:pPr>
      <w:r w:rsidRPr="00F966A3">
        <w:rPr>
          <w:b/>
          <w:noProof w:val="0"/>
          <w:color w:val="FF0000"/>
        </w:rPr>
        <w:t xml:space="preserve">Je </w:t>
      </w:r>
      <w:r w:rsidR="00A93E6A" w:rsidRPr="00F966A3">
        <w:rPr>
          <w:b/>
          <w:noProof w:val="0"/>
          <w:color w:val="FF0000"/>
        </w:rPr>
        <w:t>hebt het diploma trainer-coach 3;</w:t>
      </w:r>
    </w:p>
    <w:p w14:paraId="1874535D" w14:textId="0269E5E3" w:rsidR="00A93E6A" w:rsidRPr="00F966A3" w:rsidRDefault="00F966A3" w:rsidP="00A93E6A">
      <w:pPr>
        <w:pStyle w:val="Opsomming"/>
        <w:rPr>
          <w:b/>
          <w:noProof w:val="0"/>
          <w:color w:val="FF0000"/>
        </w:rPr>
      </w:pPr>
      <w:r w:rsidRPr="00F966A3">
        <w:rPr>
          <w:b/>
          <w:noProof w:val="0"/>
          <w:color w:val="FF0000"/>
        </w:rPr>
        <w:t xml:space="preserve">Je </w:t>
      </w:r>
      <w:r w:rsidR="00A93E6A" w:rsidRPr="00F966A3">
        <w:rPr>
          <w:b/>
          <w:noProof w:val="0"/>
          <w:color w:val="FF0000"/>
        </w:rPr>
        <w:t>bent lid van de bond;</w:t>
      </w:r>
    </w:p>
    <w:p w14:paraId="41AED86C" w14:textId="3D6629F0" w:rsidR="00A93E6A" w:rsidRPr="00F966A3" w:rsidRDefault="00F966A3" w:rsidP="00A93E6A">
      <w:pPr>
        <w:pStyle w:val="Opsomming"/>
        <w:rPr>
          <w:b/>
          <w:noProof w:val="0"/>
          <w:color w:val="FF0000"/>
        </w:rPr>
      </w:pPr>
      <w:r w:rsidRPr="00F966A3">
        <w:rPr>
          <w:b/>
          <w:noProof w:val="0"/>
          <w:color w:val="FF0000"/>
        </w:rPr>
        <w:t xml:space="preserve">Je </w:t>
      </w:r>
      <w:r w:rsidR="00A93E6A" w:rsidRPr="00F966A3">
        <w:rPr>
          <w:b/>
          <w:noProof w:val="0"/>
          <w:color w:val="FF0000"/>
        </w:rPr>
        <w:t xml:space="preserve">beschikt over kwalificatie </w:t>
      </w:r>
      <w:r w:rsidR="00173F32">
        <w:rPr>
          <w:b/>
          <w:noProof w:val="0"/>
          <w:color w:val="FF0000"/>
        </w:rPr>
        <w:t xml:space="preserve">… </w:t>
      </w:r>
      <w:bookmarkStart w:id="59" w:name="_GoBack"/>
      <w:bookmarkEnd w:id="59"/>
      <w:r w:rsidR="00A93E6A" w:rsidRPr="00F966A3">
        <w:rPr>
          <w:b/>
          <w:noProof w:val="0"/>
          <w:color w:val="FF0000"/>
        </w:rPr>
        <w:t>en/of eigen vaardigheden …;</w:t>
      </w:r>
    </w:p>
    <w:p w14:paraId="6BB18591" w14:textId="6DDA9F50" w:rsidR="00A93E6A" w:rsidRPr="00F966A3" w:rsidRDefault="00F966A3" w:rsidP="00A93E6A">
      <w:pPr>
        <w:pStyle w:val="Opsomming"/>
        <w:rPr>
          <w:b/>
          <w:noProof w:val="0"/>
          <w:color w:val="FF0000"/>
        </w:rPr>
      </w:pPr>
      <w:r w:rsidRPr="00F966A3">
        <w:rPr>
          <w:b/>
          <w:noProof w:val="0"/>
          <w:color w:val="FF0000"/>
        </w:rPr>
        <w:t xml:space="preserve">Je </w:t>
      </w:r>
      <w:r w:rsidR="00A93E6A" w:rsidRPr="00F966A3">
        <w:rPr>
          <w:b/>
          <w:noProof w:val="0"/>
          <w:color w:val="FF0000"/>
        </w:rPr>
        <w:t>hebt inschrijfgeld voor de PVB betaald.</w:t>
      </w:r>
    </w:p>
    <w:p w14:paraId="145DFFD1" w14:textId="77777777" w:rsidR="00A93E6A" w:rsidRPr="00A344F1" w:rsidRDefault="00A93E6A" w:rsidP="00A93E6A">
      <w:pPr>
        <w:pStyle w:val="Kop2"/>
        <w:numPr>
          <w:ilvl w:val="0"/>
          <w:numId w:val="34"/>
        </w:numPr>
        <w:rPr>
          <w:noProof w:val="0"/>
        </w:rPr>
      </w:pPr>
      <w:bookmarkStart w:id="60" w:name="_Toc342428185"/>
      <w:bookmarkStart w:id="61" w:name="_Toc350365942"/>
      <w:bookmarkStart w:id="62" w:name="_Toc474264278"/>
      <w:bookmarkStart w:id="63" w:name="_Toc355508829"/>
      <w:r w:rsidRPr="00A344F1">
        <w:rPr>
          <w:noProof w:val="0"/>
        </w:rPr>
        <w:t>Onderdelen PVB</w:t>
      </w:r>
      <w:bookmarkEnd w:id="60"/>
      <w:bookmarkEnd w:id="61"/>
      <w:bookmarkEnd w:id="62"/>
      <w:bookmarkEnd w:id="63"/>
      <w:r w:rsidRPr="00A344F1">
        <w:rPr>
          <w:noProof w:val="0"/>
        </w:rPr>
        <w:t xml:space="preserve"> </w:t>
      </w:r>
    </w:p>
    <w:p w14:paraId="752BBD61" w14:textId="77777777" w:rsidR="00A93E6A" w:rsidRPr="00A344F1" w:rsidRDefault="00A93E6A" w:rsidP="00A93E6A">
      <w:pPr>
        <w:rPr>
          <w:noProof w:val="0"/>
        </w:rPr>
      </w:pPr>
    </w:p>
    <w:p w14:paraId="2A0D24E1" w14:textId="2A7EB27C" w:rsidR="00A93E6A" w:rsidRPr="00A344F1" w:rsidRDefault="00A93E6A" w:rsidP="00A93E6A">
      <w:pPr>
        <w:rPr>
          <w:noProof w:val="0"/>
        </w:rPr>
      </w:pPr>
      <w:r w:rsidRPr="00A344F1">
        <w:rPr>
          <w:noProof w:val="0"/>
        </w:rPr>
        <w:t xml:space="preserve">De PVB bestaat uit een portfoliobeoordeling en een praktijkbeoordeling. Een portfoliobeoordeling bestaat uit een beoordeling van het portfolio </w:t>
      </w:r>
      <w:r w:rsidRPr="00A344F1">
        <w:rPr>
          <w:noProof w:val="0"/>
          <w:color w:val="FF0000"/>
        </w:rPr>
        <w:t xml:space="preserve">en een aanvullend reflectie-interview </w:t>
      </w:r>
      <w:r w:rsidRPr="00A344F1">
        <w:rPr>
          <w:noProof w:val="0"/>
        </w:rPr>
        <w:t>door de PVB-beoordelaar. De praktijkbeoordeling</w:t>
      </w:r>
      <w:r w:rsidR="005E1D77">
        <w:rPr>
          <w:noProof w:val="0"/>
        </w:rPr>
        <w:t xml:space="preserve"> </w:t>
      </w:r>
      <w:r w:rsidRPr="00A344F1">
        <w:rPr>
          <w:noProof w:val="0"/>
        </w:rPr>
        <w:t xml:space="preserve">start met een planningsinterview en wordt afgerond met een reflectie-interview. Het planningsinterview richt zich op enkele daartoe aangewezen </w:t>
      </w:r>
      <w:r>
        <w:rPr>
          <w:noProof w:val="0"/>
        </w:rPr>
        <w:t>beoordelingscriteria</w:t>
      </w:r>
      <w:r w:rsidRPr="00A344F1">
        <w:rPr>
          <w:noProof w:val="0"/>
        </w:rPr>
        <w:t xml:space="preserve"> en duurt </w:t>
      </w:r>
      <w:r w:rsidRPr="00A344F1">
        <w:rPr>
          <w:noProof w:val="0"/>
          <w:color w:val="FF0000"/>
        </w:rPr>
        <w:t>maximaal 20</w:t>
      </w:r>
      <w:r w:rsidRPr="00A344F1">
        <w:rPr>
          <w:noProof w:val="0"/>
        </w:rPr>
        <w:t xml:space="preserve"> minuten. De praktijk duurt </w:t>
      </w:r>
      <w:r w:rsidRPr="00A344F1">
        <w:rPr>
          <w:noProof w:val="0"/>
          <w:color w:val="FF0000"/>
        </w:rPr>
        <w:t>maximaal</w:t>
      </w:r>
      <w:r w:rsidRPr="00A344F1">
        <w:rPr>
          <w:noProof w:val="0"/>
        </w:rPr>
        <w:t xml:space="preserve"> </w:t>
      </w:r>
      <w:r w:rsidRPr="00A344F1">
        <w:rPr>
          <w:noProof w:val="0"/>
          <w:color w:val="FF0000"/>
        </w:rPr>
        <w:t>60</w:t>
      </w:r>
      <w:r w:rsidRPr="00A344F1">
        <w:rPr>
          <w:noProof w:val="0"/>
        </w:rPr>
        <w:t xml:space="preserve"> minuten. Het reflectie-interview gaat over de beoordelingscriteria die zich in de praktijk niet hebben voorgedaan en/of waarover nog twijfel bestaat wat betreft de beheersing. </w:t>
      </w:r>
      <w:r w:rsidRPr="00A344F1">
        <w:rPr>
          <w:noProof w:val="0"/>
          <w:color w:val="FF0000"/>
        </w:rPr>
        <w:t xml:space="preserve">Criteria die in de praktijk of het portfolio als onvoldoende zijn beoordeeld, kunnen in het reflectie-interview niet meer worden omgebogen naar een voldoende. </w:t>
      </w:r>
      <w:r w:rsidRPr="00A344F1">
        <w:rPr>
          <w:noProof w:val="0"/>
        </w:rPr>
        <w:t xml:space="preserve">Een reflectie-interview duurt </w:t>
      </w:r>
      <w:r w:rsidRPr="00A344F1">
        <w:rPr>
          <w:noProof w:val="0"/>
          <w:color w:val="FF0000"/>
        </w:rPr>
        <w:t xml:space="preserve">maximaal 30 </w:t>
      </w:r>
      <w:r w:rsidRPr="00A344F1">
        <w:rPr>
          <w:noProof w:val="0"/>
        </w:rPr>
        <w:t xml:space="preserve">minuten. </w:t>
      </w:r>
    </w:p>
    <w:p w14:paraId="554CA248" w14:textId="77777777" w:rsidR="00A93E6A" w:rsidRPr="00A344F1" w:rsidRDefault="00A93E6A" w:rsidP="00A93E6A">
      <w:pPr>
        <w:rPr>
          <w:noProof w:val="0"/>
        </w:rPr>
      </w:pPr>
    </w:p>
    <w:p w14:paraId="77FA7620" w14:textId="77777777" w:rsidR="00A93E6A" w:rsidRPr="00A344F1" w:rsidRDefault="00A93E6A" w:rsidP="00A93E6A">
      <w:pPr>
        <w:rPr>
          <w:noProof w:val="0"/>
        </w:rPr>
      </w:pPr>
      <w:r w:rsidRPr="00A344F1">
        <w:rPr>
          <w:noProof w:val="0"/>
        </w:rPr>
        <w:t xml:space="preserve">De beoordelingscriteria staan in het protocollen van PVB 4.1. </w:t>
      </w:r>
    </w:p>
    <w:p w14:paraId="5E929EE3" w14:textId="77777777" w:rsidR="00A93E6A" w:rsidRPr="00A344F1" w:rsidRDefault="00A93E6A" w:rsidP="00A93E6A">
      <w:pPr>
        <w:pStyle w:val="Kop2"/>
        <w:numPr>
          <w:ilvl w:val="0"/>
          <w:numId w:val="34"/>
        </w:numPr>
        <w:rPr>
          <w:noProof w:val="0"/>
        </w:rPr>
      </w:pPr>
      <w:bookmarkStart w:id="64" w:name="_Toc342428186"/>
      <w:bookmarkStart w:id="65" w:name="_Toc350365943"/>
      <w:bookmarkStart w:id="66" w:name="_Toc474264279"/>
      <w:bookmarkStart w:id="67" w:name="_Toc355508830"/>
      <w:r w:rsidRPr="00A344F1">
        <w:rPr>
          <w:noProof w:val="0"/>
        </w:rPr>
        <w:t>Afnamecondities en locatie</w:t>
      </w:r>
      <w:bookmarkEnd w:id="64"/>
      <w:bookmarkEnd w:id="65"/>
      <w:bookmarkEnd w:id="66"/>
      <w:bookmarkEnd w:id="67"/>
      <w:r w:rsidRPr="00A344F1">
        <w:rPr>
          <w:noProof w:val="0"/>
        </w:rPr>
        <w:t xml:space="preserve"> </w:t>
      </w:r>
    </w:p>
    <w:p w14:paraId="39E64EA5" w14:textId="77777777" w:rsidR="00A93E6A" w:rsidRPr="00A344F1" w:rsidRDefault="00A93E6A" w:rsidP="00A93E6A">
      <w:pPr>
        <w:rPr>
          <w:noProof w:val="0"/>
        </w:rPr>
      </w:pPr>
    </w:p>
    <w:p w14:paraId="5363E429" w14:textId="77777777" w:rsidR="00A93E6A" w:rsidRPr="00A344F1" w:rsidRDefault="00A93E6A" w:rsidP="00A93E6A">
      <w:pPr>
        <w:rPr>
          <w:noProof w:val="0"/>
        </w:rPr>
      </w:pPr>
      <w:r w:rsidRPr="00A344F1">
        <w:rPr>
          <w:noProof w:val="0"/>
        </w:rPr>
        <w:t xml:space="preserve">Het portfolio heeft betrekking op het meerjarenplan, het jaarplan en de trainingen aan de </w:t>
      </w:r>
      <w:r w:rsidRPr="00A344F1">
        <w:rPr>
          <w:noProof w:val="0"/>
          <w:color w:val="FF0000"/>
        </w:rPr>
        <w:t>groep specifieke sporters</w:t>
      </w:r>
      <w:r w:rsidRPr="00A344F1">
        <w:rPr>
          <w:noProof w:val="0"/>
        </w:rPr>
        <w:t>.</w:t>
      </w:r>
    </w:p>
    <w:p w14:paraId="3A34D907" w14:textId="77777777" w:rsidR="00A93E6A" w:rsidRPr="00A344F1" w:rsidRDefault="00A93E6A" w:rsidP="00A93E6A">
      <w:pPr>
        <w:rPr>
          <w:noProof w:val="0"/>
        </w:rPr>
      </w:pPr>
      <w:r w:rsidRPr="00A344F1">
        <w:rPr>
          <w:noProof w:val="0"/>
        </w:rPr>
        <w:lastRenderedPageBreak/>
        <w:t xml:space="preserve">Je geeft een training aan een </w:t>
      </w:r>
      <w:r w:rsidRPr="00A344F1">
        <w:rPr>
          <w:noProof w:val="0"/>
          <w:color w:val="FF0000"/>
        </w:rPr>
        <w:t>groep specifieke sporters</w:t>
      </w:r>
      <w:r w:rsidRPr="00A344F1">
        <w:rPr>
          <w:noProof w:val="0"/>
        </w:rPr>
        <w:t xml:space="preserve">. Deze </w:t>
      </w:r>
      <w:r w:rsidRPr="00A344F1">
        <w:rPr>
          <w:noProof w:val="0"/>
          <w:color w:val="FF0000"/>
        </w:rPr>
        <w:t>sporters</w:t>
      </w:r>
      <w:r w:rsidRPr="00A344F1">
        <w:rPr>
          <w:noProof w:val="0"/>
        </w:rPr>
        <w:t xml:space="preserve"> kenmerken zich door </w:t>
      </w:r>
      <w:r w:rsidRPr="00A344F1">
        <w:rPr>
          <w:noProof w:val="0"/>
          <w:color w:val="FF0000"/>
        </w:rPr>
        <w:t>(uitwerking van leeftijd, ten minste van topregionaal of (sub)top nationaal niveau, discipline)</w:t>
      </w:r>
      <w:r w:rsidRPr="00A344F1">
        <w:rPr>
          <w:noProof w:val="0"/>
        </w:rPr>
        <w:t xml:space="preserve">. Het is jouw verantwoordelijkheid om er voor te zorgen dat de </w:t>
      </w:r>
      <w:r w:rsidRPr="00A344F1">
        <w:rPr>
          <w:noProof w:val="0"/>
          <w:color w:val="FF0000"/>
        </w:rPr>
        <w:t>groep</w:t>
      </w:r>
      <w:r w:rsidRPr="00A344F1">
        <w:rPr>
          <w:noProof w:val="0"/>
        </w:rPr>
        <w:t xml:space="preserve"> </w:t>
      </w:r>
      <w:r w:rsidRPr="00A344F1">
        <w:rPr>
          <w:noProof w:val="0"/>
          <w:color w:val="FF0000"/>
        </w:rPr>
        <w:t>sporters</w:t>
      </w:r>
      <w:r w:rsidRPr="00A344F1">
        <w:rPr>
          <w:noProof w:val="0"/>
        </w:rPr>
        <w:t xml:space="preserve"> voldoet aan bovenstaande kenmerken. </w:t>
      </w:r>
    </w:p>
    <w:p w14:paraId="1876BD1C" w14:textId="77777777" w:rsidR="00A93E6A" w:rsidRPr="00A344F1" w:rsidRDefault="00A93E6A" w:rsidP="00A93E6A">
      <w:pPr>
        <w:rPr>
          <w:noProof w:val="0"/>
        </w:rPr>
      </w:pPr>
      <w:r w:rsidRPr="00A344F1">
        <w:rPr>
          <w:noProof w:val="0"/>
        </w:rPr>
        <w:t xml:space="preserve">De PVB wordt afgenomen op </w:t>
      </w:r>
      <w:r w:rsidRPr="00A344F1">
        <w:rPr>
          <w:noProof w:val="0"/>
          <w:color w:val="FF0000"/>
        </w:rPr>
        <w:t>de locatie</w:t>
      </w:r>
      <w:r w:rsidRPr="00A344F1">
        <w:rPr>
          <w:noProof w:val="0"/>
        </w:rPr>
        <w:t xml:space="preserve"> </w:t>
      </w:r>
      <w:r w:rsidRPr="00A344F1">
        <w:rPr>
          <w:noProof w:val="0"/>
          <w:color w:val="FF0000"/>
        </w:rPr>
        <w:t>waar de praktijkopdrachten zijn uitgevoerd of die is aangewezen door de toetsingscommissie</w:t>
      </w:r>
      <w:r w:rsidRPr="00A344F1">
        <w:rPr>
          <w:noProof w:val="0"/>
        </w:rPr>
        <w:t>. Het reflectie-interview vindt plaats in een daarvoor geschikte ruimte.</w:t>
      </w:r>
    </w:p>
    <w:p w14:paraId="1E418D4D" w14:textId="77777777" w:rsidR="00A93E6A" w:rsidRPr="00A344F1" w:rsidRDefault="00A93E6A" w:rsidP="00A93E6A">
      <w:pPr>
        <w:pStyle w:val="Kop2"/>
        <w:numPr>
          <w:ilvl w:val="0"/>
          <w:numId w:val="34"/>
        </w:numPr>
        <w:rPr>
          <w:noProof w:val="0"/>
        </w:rPr>
      </w:pPr>
      <w:bookmarkStart w:id="68" w:name="_Toc342428187"/>
      <w:bookmarkStart w:id="69" w:name="_Toc350365944"/>
      <w:bookmarkStart w:id="70" w:name="_Toc474264280"/>
      <w:bookmarkStart w:id="71" w:name="_Toc355508831"/>
      <w:r w:rsidRPr="00A344F1">
        <w:rPr>
          <w:noProof w:val="0"/>
        </w:rPr>
        <w:t>Richtlijnen</w:t>
      </w:r>
      <w:bookmarkEnd w:id="68"/>
      <w:bookmarkEnd w:id="69"/>
      <w:bookmarkEnd w:id="70"/>
      <w:bookmarkEnd w:id="71"/>
      <w:r w:rsidRPr="00A344F1">
        <w:rPr>
          <w:noProof w:val="0"/>
        </w:rPr>
        <w:t xml:space="preserve"> </w:t>
      </w:r>
    </w:p>
    <w:p w14:paraId="53D68A4E" w14:textId="77777777" w:rsidR="00A93E6A" w:rsidRPr="00A344F1" w:rsidRDefault="00A93E6A" w:rsidP="00A93E6A">
      <w:pPr>
        <w:rPr>
          <w:noProof w:val="0"/>
        </w:rPr>
      </w:pPr>
    </w:p>
    <w:p w14:paraId="6884A92D" w14:textId="77777777" w:rsidR="00A93E6A" w:rsidRPr="00A344F1" w:rsidRDefault="00A93E6A" w:rsidP="00A93E6A">
      <w:pPr>
        <w:pStyle w:val="Kop5"/>
        <w:numPr>
          <w:ilvl w:val="1"/>
          <w:numId w:val="34"/>
        </w:numPr>
        <w:rPr>
          <w:noProof w:val="0"/>
        </w:rPr>
      </w:pPr>
      <w:r w:rsidRPr="00A344F1">
        <w:rPr>
          <w:noProof w:val="0"/>
        </w:rPr>
        <w:t>Informatie</w:t>
      </w:r>
    </w:p>
    <w:p w14:paraId="445B1131" w14:textId="77777777" w:rsidR="00A93E6A" w:rsidRPr="00A344F1" w:rsidRDefault="00A93E6A" w:rsidP="00A93E6A">
      <w:pPr>
        <w:rPr>
          <w:noProof w:val="0"/>
        </w:rPr>
      </w:pPr>
    </w:p>
    <w:p w14:paraId="74AF6994" w14:textId="77777777" w:rsidR="00A93E6A" w:rsidRPr="00A344F1" w:rsidRDefault="00A93E6A" w:rsidP="00A93E6A">
      <w:pPr>
        <w:rPr>
          <w:noProof w:val="0"/>
          <w:color w:val="FF0000"/>
        </w:rPr>
      </w:pPr>
      <w:r w:rsidRPr="00A344F1">
        <w:rPr>
          <w:noProof w:val="0"/>
        </w:rPr>
        <w:t xml:space="preserve">Informatie over de PVB staat in deze PVB-beschrijving, het toetsplan voor kwalificatie </w:t>
      </w:r>
      <w:r w:rsidRPr="00A344F1">
        <w:rPr>
          <w:noProof w:val="0"/>
          <w:color w:val="FF0000"/>
        </w:rPr>
        <w:t>trainer-coach</w:t>
      </w:r>
      <w:r w:rsidRPr="00A344F1">
        <w:rPr>
          <w:noProof w:val="0"/>
        </w:rPr>
        <w:t xml:space="preserve"> 4 en het Toetsreglement sport. Deze documenten zijn te vinden op </w:t>
      </w:r>
      <w:r w:rsidRPr="00A344F1">
        <w:rPr>
          <w:rStyle w:val="Standaard1roodChar"/>
          <w:rFonts w:eastAsiaTheme="minorHAnsi"/>
          <w:noProof w:val="0"/>
        </w:rPr>
        <w:t>www.</w:t>
      </w:r>
      <w:r>
        <w:rPr>
          <w:rStyle w:val="Standaard1roodChar"/>
          <w:rFonts w:eastAsiaTheme="minorHAnsi"/>
          <w:noProof w:val="0"/>
        </w:rPr>
        <w:t xml:space="preserve"> … </w:t>
      </w:r>
      <w:r w:rsidRPr="00A344F1">
        <w:rPr>
          <w:rStyle w:val="Standaard1roodChar"/>
          <w:rFonts w:eastAsiaTheme="minorHAnsi"/>
          <w:noProof w:val="0"/>
        </w:rPr>
        <w:t>.nl</w:t>
      </w:r>
      <w:r w:rsidRPr="00A344F1">
        <w:rPr>
          <w:noProof w:val="0"/>
          <w:color w:val="FF0000"/>
        </w:rPr>
        <w:t xml:space="preserve">. </w:t>
      </w:r>
    </w:p>
    <w:p w14:paraId="0872385F" w14:textId="77777777" w:rsidR="00A93E6A" w:rsidRPr="00A344F1" w:rsidRDefault="00A93E6A" w:rsidP="00A93E6A">
      <w:pPr>
        <w:pStyle w:val="Standaard1"/>
      </w:pPr>
    </w:p>
    <w:p w14:paraId="20E953AE" w14:textId="77777777" w:rsidR="00A93E6A" w:rsidRPr="00A344F1" w:rsidRDefault="00A93E6A" w:rsidP="00A93E6A">
      <w:pPr>
        <w:pStyle w:val="Kop5"/>
        <w:numPr>
          <w:ilvl w:val="1"/>
          <w:numId w:val="34"/>
        </w:numPr>
        <w:rPr>
          <w:noProof w:val="0"/>
        </w:rPr>
      </w:pPr>
      <w:r w:rsidRPr="00A344F1">
        <w:rPr>
          <w:noProof w:val="0"/>
        </w:rPr>
        <w:t>Inschrijvingsprocedure</w:t>
      </w:r>
    </w:p>
    <w:p w14:paraId="323BF269" w14:textId="77777777" w:rsidR="00A93E6A" w:rsidRPr="00A344F1" w:rsidRDefault="00A93E6A" w:rsidP="00A93E6A">
      <w:pPr>
        <w:rPr>
          <w:noProof w:val="0"/>
        </w:rPr>
      </w:pPr>
    </w:p>
    <w:p w14:paraId="40CF6276" w14:textId="77777777" w:rsidR="00A93E6A" w:rsidRPr="00A344F1" w:rsidRDefault="00A93E6A" w:rsidP="00A93E6A">
      <w:pPr>
        <w:rPr>
          <w:noProof w:val="0"/>
        </w:rPr>
      </w:pPr>
      <w:r w:rsidRPr="00A344F1">
        <w:rPr>
          <w:noProof w:val="0"/>
        </w:rPr>
        <w:t xml:space="preserve">Je schrijft je in voor de PVB door </w:t>
      </w:r>
      <w:r w:rsidRPr="00A344F1">
        <w:rPr>
          <w:noProof w:val="0"/>
          <w:color w:val="FF0000"/>
        </w:rPr>
        <w:t xml:space="preserve">het portfolio naar het bondsbureau </w:t>
      </w:r>
      <w:r w:rsidRPr="00A344F1">
        <w:rPr>
          <w:noProof w:val="0"/>
        </w:rPr>
        <w:t xml:space="preserve">te versturen. De toetsingscommissie bevestigt schriftelijk </w:t>
      </w:r>
      <w:r w:rsidRPr="00A344F1">
        <w:rPr>
          <w:noProof w:val="0"/>
          <w:color w:val="FF0000"/>
        </w:rPr>
        <w:t>de ontvangst van het portfolio en bevestigt daarmee</w:t>
      </w:r>
      <w:r w:rsidRPr="00A344F1">
        <w:rPr>
          <w:noProof w:val="0"/>
        </w:rPr>
        <w:t xml:space="preserve"> de inschrijving voor de PVB. Namens de toetsingscommissie ontvang je informatie over de praktijkbeoordeling. </w:t>
      </w:r>
    </w:p>
    <w:p w14:paraId="6F012B2C" w14:textId="77777777" w:rsidR="00A93E6A" w:rsidRPr="00A344F1" w:rsidRDefault="00A93E6A" w:rsidP="00A93E6A">
      <w:pPr>
        <w:pStyle w:val="Standaard1"/>
      </w:pPr>
    </w:p>
    <w:p w14:paraId="1AE21CD1" w14:textId="77777777" w:rsidR="00A93E6A" w:rsidRPr="00A344F1" w:rsidRDefault="00A93E6A" w:rsidP="00A93E6A">
      <w:pPr>
        <w:pStyle w:val="Kop5"/>
        <w:numPr>
          <w:ilvl w:val="1"/>
          <w:numId w:val="34"/>
        </w:numPr>
        <w:rPr>
          <w:noProof w:val="0"/>
        </w:rPr>
      </w:pPr>
      <w:r w:rsidRPr="00A344F1">
        <w:rPr>
          <w:noProof w:val="0"/>
        </w:rPr>
        <w:t>Voorbereiding kandidaat</w:t>
      </w:r>
    </w:p>
    <w:p w14:paraId="6F782BB4" w14:textId="77777777" w:rsidR="00A93E6A" w:rsidRPr="00A344F1" w:rsidRDefault="00A93E6A" w:rsidP="00A93E6A">
      <w:pPr>
        <w:rPr>
          <w:noProof w:val="0"/>
        </w:rPr>
      </w:pPr>
    </w:p>
    <w:p w14:paraId="703197EA" w14:textId="5208AE35" w:rsidR="00A93E6A" w:rsidRPr="00A344F1" w:rsidRDefault="00A93E6A" w:rsidP="00A93E6A">
      <w:pPr>
        <w:rPr>
          <w:noProof w:val="0"/>
        </w:rPr>
      </w:pPr>
      <w:r w:rsidRPr="00A344F1">
        <w:rPr>
          <w:noProof w:val="0"/>
        </w:rPr>
        <w:t>Voor de portfoliobeoordeling wordt in het kader van de PVB geen aparte voorbereidingen van je verwacht.</w:t>
      </w:r>
      <w:r w:rsidR="005E1D77">
        <w:rPr>
          <w:noProof w:val="0"/>
        </w:rPr>
        <w:t xml:space="preserve"> </w:t>
      </w:r>
    </w:p>
    <w:p w14:paraId="399DF235" w14:textId="77777777" w:rsidR="00A93E6A" w:rsidRPr="00A344F1" w:rsidRDefault="00A93E6A" w:rsidP="00A93E6A">
      <w:pPr>
        <w:rPr>
          <w:noProof w:val="0"/>
        </w:rPr>
      </w:pPr>
      <w:r w:rsidRPr="00A344F1">
        <w:rPr>
          <w:noProof w:val="0"/>
        </w:rPr>
        <w:t xml:space="preserve">Voor de praktijkbeoordeling ben je verantwoordelijk voor </w:t>
      </w:r>
      <w:r w:rsidRPr="00A344F1">
        <w:rPr>
          <w:noProof w:val="0"/>
          <w:color w:val="FF0000"/>
        </w:rPr>
        <w:t>sporters</w:t>
      </w:r>
      <w:r w:rsidRPr="00A344F1">
        <w:rPr>
          <w:noProof w:val="0"/>
        </w:rPr>
        <w:t xml:space="preserve"> die voldoen aan het gestelde in de afnamecondities. De trainingsvoorbereiding geeft je </w:t>
      </w:r>
      <w:r w:rsidRPr="00A344F1">
        <w:rPr>
          <w:noProof w:val="0"/>
          <w:color w:val="FF0000"/>
        </w:rPr>
        <w:t>10 minuten</w:t>
      </w:r>
      <w:r w:rsidRPr="00A344F1">
        <w:rPr>
          <w:noProof w:val="0"/>
        </w:rPr>
        <w:t xml:space="preserve"> voor aanvang van de praktijkbeoordeling aan de PVB-beoordelaar. </w:t>
      </w:r>
    </w:p>
    <w:p w14:paraId="7B619B04" w14:textId="77777777" w:rsidR="00A93E6A" w:rsidRPr="009C4747" w:rsidRDefault="00A93E6A" w:rsidP="00A93E6A">
      <w:pPr>
        <w:pStyle w:val="Kop4"/>
        <w:numPr>
          <w:ilvl w:val="1"/>
          <w:numId w:val="34"/>
        </w:numPr>
        <w:rPr>
          <w:noProof w:val="0"/>
          <w:sz w:val="24"/>
          <w:szCs w:val="24"/>
        </w:rPr>
      </w:pPr>
      <w:r w:rsidRPr="009C4747">
        <w:rPr>
          <w:noProof w:val="0"/>
          <w:sz w:val="24"/>
          <w:szCs w:val="24"/>
        </w:rPr>
        <w:t>PVB-beoordelaar</w:t>
      </w:r>
    </w:p>
    <w:p w14:paraId="6A84D865" w14:textId="77777777" w:rsidR="00A93E6A" w:rsidRPr="00A344F1" w:rsidRDefault="00A93E6A" w:rsidP="00A93E6A">
      <w:pPr>
        <w:rPr>
          <w:noProof w:val="0"/>
        </w:rPr>
      </w:pPr>
    </w:p>
    <w:p w14:paraId="056E82EC" w14:textId="77777777" w:rsidR="00A93E6A" w:rsidRPr="006211E7" w:rsidRDefault="00A93E6A" w:rsidP="006211E7">
      <w:r w:rsidRPr="00A344F1">
        <w:t xml:space="preserve">Elk PVB-onderdeel wordt afgenomen door </w:t>
      </w:r>
      <w:r w:rsidRPr="006211E7">
        <w:rPr>
          <w:color w:val="FF0000"/>
        </w:rPr>
        <w:t>één</w:t>
      </w:r>
      <w:r w:rsidRPr="00A344F1">
        <w:t xml:space="preserve"> PVB-beoordelaar. De PVB-beoordelaar wordt aangewezen door de toetsingscommissie van de </w:t>
      </w:r>
      <w:r w:rsidRPr="006211E7">
        <w:rPr>
          <w:color w:val="FF0000"/>
        </w:rPr>
        <w:t>sportbond. Indien voor meerdere PVB-beoordelaars wordt gekozen, dan moeten ze ieder voor zich en zonder overleg tot een beoordeling komen.</w:t>
      </w:r>
    </w:p>
    <w:p w14:paraId="7BA13E3F" w14:textId="77777777" w:rsidR="00A93E6A" w:rsidRPr="00A344F1" w:rsidRDefault="00A93E6A" w:rsidP="00A93E6A">
      <w:pPr>
        <w:pStyle w:val="Standaard1"/>
        <w:rPr>
          <w:color w:val="0070C0"/>
        </w:rPr>
      </w:pPr>
    </w:p>
    <w:p w14:paraId="73DDDEA9" w14:textId="77777777" w:rsidR="00A93E6A" w:rsidRPr="00A344F1" w:rsidRDefault="00A93E6A" w:rsidP="00A93E6A">
      <w:pPr>
        <w:pStyle w:val="Kop5"/>
        <w:numPr>
          <w:ilvl w:val="1"/>
          <w:numId w:val="34"/>
        </w:numPr>
        <w:rPr>
          <w:noProof w:val="0"/>
        </w:rPr>
      </w:pPr>
      <w:r w:rsidRPr="00A344F1">
        <w:rPr>
          <w:noProof w:val="0"/>
        </w:rPr>
        <w:t>Beoordeling</w:t>
      </w:r>
    </w:p>
    <w:p w14:paraId="21B3E944" w14:textId="77777777" w:rsidR="00A93E6A" w:rsidRPr="00A344F1" w:rsidRDefault="00A93E6A" w:rsidP="00A93E6A">
      <w:pPr>
        <w:rPr>
          <w:noProof w:val="0"/>
        </w:rPr>
      </w:pPr>
    </w:p>
    <w:p w14:paraId="0E089086" w14:textId="77777777" w:rsidR="00A93E6A" w:rsidRPr="00A344F1" w:rsidRDefault="00A93E6A" w:rsidP="00A93E6A">
      <w:pPr>
        <w:rPr>
          <w:noProof w:val="0"/>
        </w:rPr>
      </w:pPr>
      <w:r w:rsidRPr="00A344F1">
        <w:rPr>
          <w:noProof w:val="0"/>
        </w:rPr>
        <w:t xml:space="preserve">Beoordeling gebeurt aan de hand van de beoordelingscriteria die zijn opgenomen in de protocollen. De beoordelingscriteria zijn geclusterd op basis van de werkprocessen.. </w:t>
      </w:r>
    </w:p>
    <w:p w14:paraId="799D2EB5" w14:textId="77777777" w:rsidR="00A93E6A" w:rsidRPr="009C4747" w:rsidRDefault="00A93E6A" w:rsidP="00A93E6A">
      <w:pPr>
        <w:pStyle w:val="Kop4"/>
        <w:numPr>
          <w:ilvl w:val="1"/>
          <w:numId w:val="34"/>
        </w:numPr>
        <w:rPr>
          <w:noProof w:val="0"/>
          <w:sz w:val="24"/>
          <w:szCs w:val="24"/>
        </w:rPr>
      </w:pPr>
      <w:r w:rsidRPr="009C4747">
        <w:rPr>
          <w:noProof w:val="0"/>
          <w:sz w:val="24"/>
          <w:szCs w:val="24"/>
        </w:rPr>
        <w:t>Normering</w:t>
      </w:r>
    </w:p>
    <w:p w14:paraId="1E15C147" w14:textId="77777777" w:rsidR="00A93E6A" w:rsidRPr="00A344F1" w:rsidRDefault="00A93E6A" w:rsidP="00A93E6A">
      <w:pPr>
        <w:rPr>
          <w:noProof w:val="0"/>
        </w:rPr>
      </w:pPr>
    </w:p>
    <w:p w14:paraId="43A48D72" w14:textId="77777777" w:rsidR="00A93E6A" w:rsidRPr="00A344F1" w:rsidRDefault="00A93E6A" w:rsidP="00A93E6A">
      <w:pPr>
        <w:rPr>
          <w:noProof w:val="0"/>
        </w:rPr>
      </w:pPr>
      <w:r w:rsidRPr="00A344F1">
        <w:rPr>
          <w:noProof w:val="0"/>
        </w:rPr>
        <w:t>Om te slagen moeten de portfoliobeoordeling en de praktijkbeoordeling voldoende zijn. Het portfolio is voldoende als</w:t>
      </w:r>
      <w:r w:rsidRPr="00A344F1">
        <w:rPr>
          <w:noProof w:val="0"/>
          <w:color w:val="FF0000"/>
        </w:rPr>
        <w:t xml:space="preserve"> </w:t>
      </w:r>
      <w:r w:rsidRPr="00A344F1">
        <w:rPr>
          <w:noProof w:val="0"/>
        </w:rPr>
        <w:t xml:space="preserve">op </w:t>
      </w:r>
      <w:r w:rsidRPr="00A344F1">
        <w:rPr>
          <w:noProof w:val="0"/>
          <w:color w:val="FF0000"/>
        </w:rPr>
        <w:t xml:space="preserve">alle </w:t>
      </w:r>
      <w:r w:rsidRPr="00A344F1">
        <w:rPr>
          <w:noProof w:val="0"/>
        </w:rPr>
        <w:t xml:space="preserve">beoordelingscriteria </w:t>
      </w:r>
      <w:r w:rsidRPr="00A344F1">
        <w:rPr>
          <w:noProof w:val="0"/>
          <w:color w:val="FF0000"/>
        </w:rPr>
        <w:t>'voldaan'</w:t>
      </w:r>
      <w:r w:rsidRPr="00A344F1">
        <w:rPr>
          <w:noProof w:val="0"/>
        </w:rPr>
        <w:t xml:space="preserve"> is gescoord. De praktijk is voldoende als</w:t>
      </w:r>
      <w:r w:rsidRPr="00A344F1">
        <w:rPr>
          <w:noProof w:val="0"/>
          <w:color w:val="FF0000"/>
        </w:rPr>
        <w:t xml:space="preserve"> </w:t>
      </w:r>
      <w:r w:rsidRPr="00A344F1">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A344F1">
        <w:rPr>
          <w:noProof w:val="0"/>
        </w:rPr>
        <w:t>is gescoord.</w:t>
      </w:r>
    </w:p>
    <w:p w14:paraId="1AD3214A" w14:textId="77777777" w:rsidR="00A93E6A" w:rsidRPr="00A344F1" w:rsidRDefault="00A93E6A" w:rsidP="00A93E6A">
      <w:pPr>
        <w:pStyle w:val="Standaard1"/>
        <w:rPr>
          <w:color w:val="FF0000"/>
        </w:rPr>
      </w:pPr>
    </w:p>
    <w:p w14:paraId="30B0C350" w14:textId="77777777" w:rsidR="00A93E6A" w:rsidRPr="00A344F1" w:rsidRDefault="00A93E6A" w:rsidP="00A93E6A">
      <w:pPr>
        <w:pStyle w:val="Kop5"/>
        <w:numPr>
          <w:ilvl w:val="1"/>
          <w:numId w:val="34"/>
        </w:numPr>
        <w:rPr>
          <w:noProof w:val="0"/>
        </w:rPr>
      </w:pPr>
      <w:r w:rsidRPr="00A344F1">
        <w:rPr>
          <w:noProof w:val="0"/>
        </w:rPr>
        <w:t>Uitslag</w:t>
      </w:r>
    </w:p>
    <w:p w14:paraId="0841AD15" w14:textId="77777777" w:rsidR="00A93E6A" w:rsidRPr="00A344F1" w:rsidRDefault="00A93E6A" w:rsidP="00A93E6A">
      <w:pPr>
        <w:rPr>
          <w:noProof w:val="0"/>
        </w:rPr>
      </w:pPr>
    </w:p>
    <w:p w14:paraId="5A99AA03" w14:textId="77777777" w:rsidR="00A93E6A" w:rsidRPr="00A344F1" w:rsidRDefault="00A93E6A" w:rsidP="00A93E6A">
      <w:pPr>
        <w:rPr>
          <w:noProof w:val="0"/>
        </w:rPr>
      </w:pPr>
      <w:r w:rsidRPr="00A344F1">
        <w:rPr>
          <w:noProof w:val="0"/>
        </w:rPr>
        <w:t>De toetsingscommissie stelt de uitslag vast en bericht je binnen</w:t>
      </w:r>
      <w:r w:rsidRPr="00A344F1">
        <w:rPr>
          <w:noProof w:val="0"/>
          <w:color w:val="FF0000"/>
        </w:rPr>
        <w:t xml:space="preserve"> 15 </w:t>
      </w:r>
      <w:r w:rsidRPr="00A344F1">
        <w:rPr>
          <w:noProof w:val="0"/>
        </w:rPr>
        <w:t>werkdagen na de dag van de praktijkbeoordeling.</w:t>
      </w:r>
    </w:p>
    <w:p w14:paraId="546FA6E1" w14:textId="77777777" w:rsidR="00A93E6A" w:rsidRPr="00A344F1" w:rsidRDefault="00A93E6A" w:rsidP="00A93E6A">
      <w:pPr>
        <w:pStyle w:val="Standaard1"/>
        <w:rPr>
          <w:color w:val="FF0000"/>
        </w:rPr>
      </w:pPr>
    </w:p>
    <w:p w14:paraId="5A61F83A" w14:textId="77777777" w:rsidR="00A93E6A" w:rsidRPr="00A344F1" w:rsidRDefault="00A93E6A" w:rsidP="00A93E6A">
      <w:pPr>
        <w:pStyle w:val="Kop5"/>
        <w:numPr>
          <w:ilvl w:val="1"/>
          <w:numId w:val="34"/>
        </w:numPr>
        <w:rPr>
          <w:noProof w:val="0"/>
        </w:rPr>
      </w:pPr>
      <w:r w:rsidRPr="00A344F1">
        <w:rPr>
          <w:noProof w:val="0"/>
        </w:rPr>
        <w:t xml:space="preserve">Herkansing </w:t>
      </w:r>
    </w:p>
    <w:p w14:paraId="7B7CB7E3" w14:textId="77777777" w:rsidR="00A93E6A" w:rsidRPr="00A344F1" w:rsidRDefault="00A93E6A" w:rsidP="00A93E6A">
      <w:pPr>
        <w:rPr>
          <w:noProof w:val="0"/>
        </w:rPr>
      </w:pPr>
    </w:p>
    <w:p w14:paraId="7AA7721A" w14:textId="77777777" w:rsidR="00A93E6A" w:rsidRPr="00A344F1" w:rsidRDefault="00A93E6A" w:rsidP="00A93E6A">
      <w:pPr>
        <w:rPr>
          <w:noProof w:val="0"/>
          <w:color w:val="FF0000"/>
        </w:rPr>
      </w:pPr>
      <w:r w:rsidRPr="00A344F1">
        <w:rPr>
          <w:noProof w:val="0"/>
        </w:rPr>
        <w:t xml:space="preserve">Voorgaande richtlijnen zijn ook van toepassing op een herkansing. Het aantal herkansingen voor de PVB is maximaal </w:t>
      </w:r>
      <w:r w:rsidRPr="00A344F1">
        <w:rPr>
          <w:noProof w:val="0"/>
          <w:color w:val="FF0000"/>
        </w:rPr>
        <w:t>twee</w:t>
      </w:r>
      <w:r w:rsidRPr="00A344F1">
        <w:rPr>
          <w:noProof w:val="0"/>
        </w:rPr>
        <w:t xml:space="preserve">. In totaal heb je dus </w:t>
      </w:r>
      <w:r w:rsidRPr="00A344F1">
        <w:rPr>
          <w:noProof w:val="0"/>
          <w:color w:val="FF0000"/>
        </w:rPr>
        <w:t>drie</w:t>
      </w:r>
      <w:r w:rsidRPr="00A344F1">
        <w:rPr>
          <w:noProof w:val="0"/>
        </w:rPr>
        <w:t xml:space="preserve"> kansen om PVB 4.1 te halen. </w:t>
      </w:r>
      <w:r w:rsidRPr="00A344F1">
        <w:rPr>
          <w:noProof w:val="0"/>
          <w:color w:val="FF0000"/>
        </w:rPr>
        <w:t xml:space="preserve">Hierbij geldt dat er niet langer dan een jaar mag zitten tussen de eerste aanvraag en de laatste herkansing. </w:t>
      </w:r>
    </w:p>
    <w:p w14:paraId="04D14C5B" w14:textId="77777777" w:rsidR="00A93E6A" w:rsidRPr="00A344F1" w:rsidRDefault="00A93E6A" w:rsidP="00A93E6A">
      <w:pPr>
        <w:pStyle w:val="Standaard1"/>
      </w:pPr>
    </w:p>
    <w:p w14:paraId="6C6AEABD" w14:textId="77777777" w:rsidR="00A93E6A" w:rsidRPr="00A344F1" w:rsidRDefault="00A93E6A" w:rsidP="00A93E6A">
      <w:pPr>
        <w:pStyle w:val="Kop5"/>
        <w:numPr>
          <w:ilvl w:val="1"/>
          <w:numId w:val="34"/>
        </w:numPr>
        <w:rPr>
          <w:noProof w:val="0"/>
        </w:rPr>
      </w:pPr>
      <w:r w:rsidRPr="00A344F1">
        <w:rPr>
          <w:noProof w:val="0"/>
        </w:rPr>
        <w:t xml:space="preserve">Bezwaar of beroep </w:t>
      </w:r>
    </w:p>
    <w:p w14:paraId="5CBC50E4" w14:textId="77777777" w:rsidR="00A93E6A" w:rsidRPr="00A344F1" w:rsidRDefault="00A93E6A" w:rsidP="00A93E6A">
      <w:pPr>
        <w:rPr>
          <w:noProof w:val="0"/>
        </w:rPr>
      </w:pPr>
    </w:p>
    <w:p w14:paraId="3F781AF6" w14:textId="77777777" w:rsidR="00A93E6A" w:rsidRPr="00A344F1" w:rsidRDefault="00A93E6A" w:rsidP="00A93E6A">
      <w:pPr>
        <w:rPr>
          <w:noProof w:val="0"/>
        </w:rPr>
      </w:pPr>
      <w:r w:rsidRPr="00A344F1">
        <w:rPr>
          <w:noProof w:val="0"/>
        </w:rPr>
        <w:t xml:space="preserve">Je kunt bij de toetsingscommissie bezwaar maken tegen de gang van zaken voorafgaand aan, tijdens en na de PVB-afname en/of de uitslag van de PVB. </w:t>
      </w:r>
    </w:p>
    <w:p w14:paraId="7DAF2AED" w14:textId="77777777" w:rsidR="00A93E6A" w:rsidRPr="00A344F1" w:rsidRDefault="00A93E6A" w:rsidP="00A93E6A">
      <w:pPr>
        <w:rPr>
          <w:rFonts w:ascii="Arial Narrow" w:eastAsia="Times New Roman" w:hAnsi="Arial Narrow"/>
          <w:b/>
          <w:noProof w:val="0"/>
          <w:color w:val="000080"/>
          <w:sz w:val="32"/>
        </w:rPr>
      </w:pPr>
      <w:r w:rsidRPr="00A344F1">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6157862B" w14:textId="77777777" w:rsidR="00A93E6A" w:rsidRPr="00A344F1" w:rsidRDefault="00A93E6A" w:rsidP="00A93E6A">
      <w:pPr>
        <w:pStyle w:val="Kop2"/>
        <w:ind w:left="567" w:hanging="567"/>
        <w:rPr>
          <w:i/>
          <w:noProof w:val="0"/>
        </w:rPr>
      </w:pPr>
      <w:bookmarkStart w:id="72" w:name="_Toc342428188"/>
      <w:bookmarkStart w:id="73" w:name="_Toc350365945"/>
      <w:bookmarkStart w:id="74" w:name="_Toc474264281"/>
      <w:bookmarkStart w:id="75" w:name="_Toc355508832"/>
      <w:r w:rsidRPr="00A344F1">
        <w:rPr>
          <w:noProof w:val="0"/>
        </w:rPr>
        <w:lastRenderedPageBreak/>
        <w:t xml:space="preserve">Protocol PVB 4.1 Geven van trainingen – </w:t>
      </w:r>
      <w:r w:rsidRPr="00A344F1">
        <w:rPr>
          <w:i/>
          <w:noProof w:val="0"/>
        </w:rPr>
        <w:t>portfoliobeoordeling</w:t>
      </w:r>
      <w:bookmarkEnd w:id="72"/>
      <w:bookmarkEnd w:id="73"/>
      <w:bookmarkEnd w:id="74"/>
      <w:bookmarkEnd w:id="75"/>
    </w:p>
    <w:p w14:paraId="75C30958" w14:textId="77777777" w:rsidR="00A93E6A" w:rsidRPr="00A344F1" w:rsidRDefault="00A93E6A" w:rsidP="00A93E6A">
      <w:pPr>
        <w:rPr>
          <w:noProof w:val="0"/>
        </w:rPr>
      </w:pPr>
    </w:p>
    <w:tbl>
      <w:tblPr>
        <w:tblStyle w:val="NOCNSF"/>
        <w:tblW w:w="9639" w:type="dxa"/>
        <w:tblLayout w:type="fixed"/>
        <w:tblLook w:val="0480" w:firstRow="0" w:lastRow="0" w:firstColumn="1" w:lastColumn="0" w:noHBand="0" w:noVBand="1"/>
      </w:tblPr>
      <w:tblGrid>
        <w:gridCol w:w="491"/>
        <w:gridCol w:w="3989"/>
        <w:gridCol w:w="423"/>
        <w:gridCol w:w="46"/>
        <w:gridCol w:w="469"/>
        <w:gridCol w:w="470"/>
        <w:gridCol w:w="248"/>
        <w:gridCol w:w="3503"/>
      </w:tblGrid>
      <w:tr w:rsidR="00A93E6A" w:rsidRPr="00A344F1" w14:paraId="555A75A2" w14:textId="77777777" w:rsidTr="009C4747">
        <w:tc>
          <w:tcPr>
            <w:cnfStyle w:val="001000000000" w:firstRow="0" w:lastRow="0" w:firstColumn="1" w:lastColumn="0" w:oddVBand="0" w:evenVBand="0" w:oddHBand="0" w:evenHBand="0" w:firstRowFirstColumn="0" w:firstRowLastColumn="0" w:lastRowFirstColumn="0" w:lastRowLastColumn="0"/>
            <w:tcW w:w="4959" w:type="dxa"/>
            <w:gridSpan w:val="3"/>
            <w:vMerge w:val="restart"/>
            <w:tcBorders>
              <w:top w:val="nil"/>
              <w:bottom w:val="single" w:sz="48" w:space="0" w:color="FFFFFF"/>
            </w:tcBorders>
          </w:tcPr>
          <w:p w14:paraId="564A5A1F" w14:textId="77777777" w:rsidR="00A93E6A" w:rsidRPr="00A344F1" w:rsidRDefault="00A93E6A" w:rsidP="001F65F8">
            <w:pPr>
              <w:rPr>
                <w:noProof w:val="0"/>
              </w:rPr>
            </w:pPr>
            <w:r w:rsidRPr="00A344F1">
              <w:rPr>
                <w:noProof w:val="0"/>
              </w:rPr>
              <w:t>Naam kandidaat:</w:t>
            </w:r>
          </w:p>
        </w:tc>
        <w:tc>
          <w:tcPr>
            <w:tcW w:w="4788" w:type="dxa"/>
            <w:gridSpan w:val="5"/>
          </w:tcPr>
          <w:p w14:paraId="7D70397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0FD8E809" w14:textId="77777777" w:rsidTr="009C4747">
        <w:trPr>
          <w:trHeight w:val="438"/>
        </w:trPr>
        <w:tc>
          <w:tcPr>
            <w:cnfStyle w:val="001000000000" w:firstRow="0" w:lastRow="0" w:firstColumn="1" w:lastColumn="0" w:oddVBand="0" w:evenVBand="0" w:oddHBand="0" w:evenHBand="0" w:firstRowFirstColumn="0" w:firstRowLastColumn="0" w:lastRowFirstColumn="0" w:lastRowLastColumn="0"/>
            <w:tcW w:w="4959" w:type="dxa"/>
            <w:gridSpan w:val="3"/>
            <w:vMerge/>
            <w:tcBorders>
              <w:top w:val="single" w:sz="48" w:space="0" w:color="FFFFFF" w:themeColor="background1"/>
              <w:bottom w:val="single" w:sz="4" w:space="0" w:color="FFFFFF" w:themeColor="background1"/>
            </w:tcBorders>
          </w:tcPr>
          <w:p w14:paraId="0A5FA032" w14:textId="77777777" w:rsidR="00A93E6A" w:rsidRPr="00A344F1" w:rsidRDefault="00A93E6A" w:rsidP="001F65F8">
            <w:pPr>
              <w:rPr>
                <w:noProof w:val="0"/>
              </w:rPr>
            </w:pPr>
          </w:p>
        </w:tc>
        <w:tc>
          <w:tcPr>
            <w:tcW w:w="4788" w:type="dxa"/>
            <w:gridSpan w:val="5"/>
            <w:tcBorders>
              <w:bottom w:val="single" w:sz="4" w:space="0" w:color="FFFFFF" w:themeColor="background1"/>
            </w:tcBorders>
          </w:tcPr>
          <w:p w14:paraId="1191579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PVB-beoordelaar:</w:t>
            </w:r>
          </w:p>
        </w:tc>
      </w:tr>
      <w:tr w:rsidR="00A93E6A" w:rsidRPr="00A344F1" w14:paraId="61F367BD" w14:textId="77777777" w:rsidTr="009C4747">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p w14:paraId="0F4A6801" w14:textId="2EA45DC0" w:rsidR="00A93E6A" w:rsidRPr="00A344F1" w:rsidRDefault="00A93E6A" w:rsidP="001F65F8">
            <w:pPr>
              <w:rPr>
                <w:noProof w:val="0"/>
              </w:rPr>
            </w:pPr>
            <w:r w:rsidRPr="00A344F1">
              <w:rPr>
                <w:noProof w:val="0"/>
              </w:rPr>
              <w:t>Voldaan aan de</w:t>
            </w:r>
            <w:r w:rsidR="005E1D77">
              <w:rPr>
                <w:noProof w:val="0"/>
              </w:rPr>
              <w:t xml:space="preserve"> </w:t>
            </w:r>
            <w:r w:rsidRPr="00A344F1">
              <w:rPr>
                <w:noProof w:val="0"/>
              </w:rPr>
              <w:t>afnamecondities: ja / nee*</w:t>
            </w:r>
          </w:p>
          <w:p w14:paraId="3484B3D3" w14:textId="77777777" w:rsidR="00A93E6A" w:rsidRPr="00A344F1" w:rsidRDefault="00A93E6A" w:rsidP="001F65F8">
            <w:pPr>
              <w:rPr>
                <w:noProof w:val="0"/>
              </w:rPr>
            </w:pPr>
            <w:r w:rsidRPr="00A344F1">
              <w:rPr>
                <w:noProof w:val="0"/>
                <w:color w:val="FF0000"/>
              </w:rPr>
              <w:t>Portfolio bestaat uit … Het portfolio is compleet: ja / nee*</w:t>
            </w:r>
          </w:p>
        </w:tc>
      </w:tr>
      <w:tr w:rsidR="00A93E6A" w:rsidRPr="00A344F1" w14:paraId="0AF48D78" w14:textId="77777777" w:rsidTr="009C4747">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51DF9F71" w14:textId="77777777" w:rsidR="00A93E6A" w:rsidRPr="00A344F1" w:rsidRDefault="00A93E6A" w:rsidP="001F65F8">
            <w:pPr>
              <w:rPr>
                <w:noProof w:val="0"/>
              </w:rPr>
            </w:pPr>
            <w:r w:rsidRPr="00A344F1">
              <w:rPr>
                <w:noProof w:val="0"/>
              </w:rPr>
              <w:t>*Bij nee gaat de PVB niet door. De PVB-beoordelaar motiveert dit bij de toelichting.</w:t>
            </w:r>
          </w:p>
        </w:tc>
      </w:tr>
      <w:tr w:rsidR="00A93E6A" w:rsidRPr="00A344F1" w14:paraId="5A006698"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62E3D8C8" w14:textId="77777777" w:rsidR="00A93E6A" w:rsidRPr="00A344F1" w:rsidRDefault="00A93E6A" w:rsidP="001F65F8">
            <w:pPr>
              <w:rPr>
                <w:noProof w:val="0"/>
              </w:rPr>
            </w:pPr>
            <w:r w:rsidRPr="00A344F1">
              <w:rPr>
                <w:noProof w:val="0"/>
              </w:rPr>
              <w:t>Toelichting</w:t>
            </w:r>
          </w:p>
        </w:tc>
      </w:tr>
      <w:tr w:rsidR="00A93E6A" w:rsidRPr="00A344F1" w14:paraId="65C20F92" w14:textId="77777777" w:rsidTr="009C4747">
        <w:trPr>
          <w:trHeight w:val="1344"/>
        </w:trPr>
        <w:tc>
          <w:tcPr>
            <w:cnfStyle w:val="001000000000" w:firstRow="0" w:lastRow="0" w:firstColumn="1" w:lastColumn="0" w:oddVBand="0" w:evenVBand="0" w:oddHBand="0" w:evenHBand="0" w:firstRowFirstColumn="0" w:firstRowLastColumn="0" w:lastRowFirstColumn="0" w:lastRowLastColumn="0"/>
            <w:tcW w:w="4533" w:type="dxa"/>
            <w:gridSpan w:val="2"/>
            <w:tcBorders>
              <w:top w:val="nil"/>
              <w:bottom w:val="single" w:sz="4" w:space="0" w:color="FFFFFF" w:themeColor="background1"/>
            </w:tcBorders>
          </w:tcPr>
          <w:p w14:paraId="5C6CAB4F" w14:textId="77777777" w:rsidR="00A93E6A" w:rsidRPr="00A344F1" w:rsidRDefault="00A93E6A" w:rsidP="001F65F8">
            <w:pPr>
              <w:rPr>
                <w:noProof w:val="0"/>
              </w:rPr>
            </w:pPr>
            <w:r w:rsidRPr="00A344F1">
              <w:rPr>
                <w:noProof w:val="0"/>
              </w:rPr>
              <w:t>Beoordelingscriteria</w:t>
            </w:r>
          </w:p>
        </w:tc>
        <w:tc>
          <w:tcPr>
            <w:tcW w:w="472" w:type="dxa"/>
            <w:gridSpan w:val="2"/>
            <w:tcBorders>
              <w:bottom w:val="single" w:sz="4" w:space="0" w:color="FFFFFF" w:themeColor="background1"/>
            </w:tcBorders>
            <w:textDirection w:val="btLr"/>
          </w:tcPr>
          <w:p w14:paraId="4FF4EA9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Portfolio</w:t>
            </w:r>
          </w:p>
        </w:tc>
        <w:tc>
          <w:tcPr>
            <w:tcW w:w="472" w:type="dxa"/>
            <w:tcBorders>
              <w:bottom w:val="single" w:sz="4" w:space="0" w:color="FFFFFF" w:themeColor="background1"/>
            </w:tcBorders>
            <w:textDirection w:val="btLr"/>
          </w:tcPr>
          <w:p w14:paraId="01D8641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color w:val="FF0000"/>
              </w:rPr>
            </w:pPr>
            <w:r w:rsidRPr="00A344F1">
              <w:rPr>
                <w:noProof w:val="0"/>
                <w:color w:val="FF0000"/>
              </w:rPr>
              <w:t>Reflectie</w:t>
            </w:r>
          </w:p>
        </w:tc>
        <w:tc>
          <w:tcPr>
            <w:tcW w:w="473" w:type="dxa"/>
            <w:tcBorders>
              <w:bottom w:val="single" w:sz="4" w:space="0" w:color="FFFFFF" w:themeColor="background1"/>
            </w:tcBorders>
            <w:textDirection w:val="btLr"/>
          </w:tcPr>
          <w:p w14:paraId="6585B4C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Voldaan </w:t>
            </w:r>
          </w:p>
        </w:tc>
        <w:tc>
          <w:tcPr>
            <w:tcW w:w="3797" w:type="dxa"/>
            <w:gridSpan w:val="2"/>
            <w:tcBorders>
              <w:bottom w:val="single" w:sz="4" w:space="0" w:color="FFFFFF" w:themeColor="background1"/>
            </w:tcBorders>
          </w:tcPr>
          <w:p w14:paraId="5574327F" w14:textId="77777777" w:rsidR="00A93E6A" w:rsidRPr="00A344F1" w:rsidRDefault="00A93E6A" w:rsidP="001F65F8">
            <w:pPr>
              <w:jc w:val="both"/>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Bewijzen (of het </w:t>
            </w:r>
            <w:r>
              <w:rPr>
                <w:noProof w:val="0"/>
              </w:rPr>
              <w:t>ontbreken daarvan</w:t>
            </w:r>
            <w:r w:rsidRPr="00A344F1">
              <w:rPr>
                <w:noProof w:val="0"/>
              </w:rPr>
              <w:t xml:space="preserve">) waarop score is gebaseerd </w:t>
            </w:r>
            <w:r w:rsidRPr="00A344F1">
              <w:rPr>
                <w:noProof w:val="0"/>
                <w:color w:val="FF0000"/>
              </w:rPr>
              <w:t>Toelichting</w:t>
            </w:r>
          </w:p>
        </w:tc>
      </w:tr>
      <w:tr w:rsidR="00A93E6A" w:rsidRPr="00A344F1" w14:paraId="7CC160E9" w14:textId="77777777" w:rsidTr="009C4747">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60DC4148" w14:textId="77777777" w:rsidR="00A93E6A" w:rsidRPr="00A344F1" w:rsidRDefault="00A93E6A" w:rsidP="001F65F8">
            <w:pPr>
              <w:rPr>
                <w:noProof w:val="0"/>
              </w:rPr>
            </w:pPr>
            <w:r w:rsidRPr="00A344F1">
              <w:rPr>
                <w:noProof w:val="0"/>
              </w:rPr>
              <w:t xml:space="preserve">Werkproces 4.1.1 Begeleidt specifieke (groepen) sporters </w:t>
            </w:r>
          </w:p>
        </w:tc>
      </w:tr>
      <w:tr w:rsidR="00A93E6A" w:rsidRPr="00A344F1" w14:paraId="2E837AF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21AFD138" w14:textId="77777777" w:rsidR="00A93E6A" w:rsidRPr="008C577A" w:rsidRDefault="00A93E6A" w:rsidP="008C577A">
            <w:pPr>
              <w:rPr>
                <w:b w:val="0"/>
              </w:rPr>
            </w:pPr>
            <w:r w:rsidRPr="008C577A">
              <w:rPr>
                <w:b w:val="0"/>
              </w:rPr>
              <w:t>De resultaten van dit werkproces zijn:</w:t>
            </w:r>
          </w:p>
          <w:p w14:paraId="70FA0D82" w14:textId="32FB7554" w:rsidR="00A93E6A" w:rsidRPr="008C577A" w:rsidRDefault="00A93E6A" w:rsidP="008C577A">
            <w:pPr>
              <w:pStyle w:val="Opsomming"/>
              <w:rPr>
                <w:b w:val="0"/>
              </w:rPr>
            </w:pPr>
            <w:r w:rsidRPr="008C577A">
              <w:rPr>
                <w:b w:val="0"/>
              </w:rPr>
              <w:t>De begeleiding doet recht aan de sportieve mogelijkheden en ambities van de sporters</w:t>
            </w:r>
            <w:r w:rsidR="008C577A">
              <w:rPr>
                <w:b w:val="0"/>
              </w:rPr>
              <w:t>;</w:t>
            </w:r>
          </w:p>
          <w:p w14:paraId="43E52EF6" w14:textId="6C857E89" w:rsidR="00A93E6A" w:rsidRPr="008C577A" w:rsidRDefault="00A93E6A" w:rsidP="008C577A">
            <w:pPr>
              <w:pStyle w:val="Opsomming"/>
              <w:rPr>
                <w:b w:val="0"/>
              </w:rPr>
            </w:pPr>
            <w:r w:rsidRPr="008C577A">
              <w:rPr>
                <w:b w:val="0"/>
              </w:rPr>
              <w:t>De omgang is sportief en respectvol.</w:t>
            </w:r>
          </w:p>
          <w:p w14:paraId="578992F4" w14:textId="77777777" w:rsidR="008C577A" w:rsidRDefault="008C577A" w:rsidP="001F65F8">
            <w:pPr>
              <w:rPr>
                <w:rFonts w:cs="Arial"/>
                <w:color w:val="FF0000"/>
              </w:rPr>
            </w:pPr>
          </w:p>
          <w:p w14:paraId="4A475B39" w14:textId="21AF762F" w:rsidR="008C577A" w:rsidRPr="008C577A" w:rsidRDefault="00A93E6A" w:rsidP="001F65F8">
            <w:pPr>
              <w:rPr>
                <w:rFonts w:cs="Arial"/>
                <w:color w:val="FF0000"/>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r w:rsidRPr="008C577A">
              <w:rPr>
                <w:rFonts w:cs="Arial"/>
                <w:color w:val="FF0000"/>
              </w:rPr>
              <w:t xml:space="preserve"> </w:t>
            </w:r>
          </w:p>
        </w:tc>
      </w:tr>
      <w:tr w:rsidR="00A93E6A" w:rsidRPr="00A344F1" w14:paraId="77BD0B7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51126BB" w14:textId="77777777" w:rsidR="00A93E6A" w:rsidRPr="00892ADB" w:rsidRDefault="00A93E6A" w:rsidP="001F65F8">
            <w:pPr>
              <w:spacing w:line="276" w:lineRule="auto"/>
              <w:rPr>
                <w:b w:val="0"/>
                <w:noProof w:val="0"/>
                <w:color w:val="1F497D" w:themeColor="text2"/>
              </w:rPr>
            </w:pPr>
            <w:r w:rsidRPr="00892ADB">
              <w:rPr>
                <w:b w:val="0"/>
                <w:noProof w:val="0"/>
                <w:color w:val="1F497D" w:themeColor="text2"/>
              </w:rPr>
              <w:t>1</w:t>
            </w:r>
          </w:p>
        </w:tc>
        <w:tc>
          <w:tcPr>
            <w:tcW w:w="4038" w:type="dxa"/>
          </w:tcPr>
          <w:p w14:paraId="7E0794F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9A49B2">
              <w:rPr>
                <w:rFonts w:cs="Arial"/>
                <w:noProof w:val="0"/>
                <w:color w:val="1F497D" w:themeColor="text2"/>
                <w:szCs w:val="22"/>
              </w:rPr>
              <w:t>B</w:t>
            </w:r>
            <w:r w:rsidRPr="009A49B2">
              <w:rPr>
                <w:rFonts w:eastAsia="Calibri" w:cs="Arial"/>
                <w:noProof w:val="0"/>
                <w:color w:val="1F497D" w:themeColor="text2"/>
                <w:szCs w:val="20"/>
              </w:rPr>
              <w:t>egeleidt</w:t>
            </w:r>
            <w:r w:rsidRPr="00A344F1">
              <w:rPr>
                <w:rFonts w:eastAsia="Calibri" w:cs="Arial"/>
                <w:noProof w:val="0"/>
                <w:szCs w:val="20"/>
              </w:rPr>
              <w:t xml:space="preserve"> </w:t>
            </w:r>
            <w:r w:rsidRPr="00A344F1">
              <w:rPr>
                <w:rFonts w:eastAsia="Calibri" w:cs="Arial"/>
                <w:noProof w:val="0"/>
                <w:color w:val="FF0000"/>
                <w:szCs w:val="20"/>
              </w:rPr>
              <w:t>sporters</w:t>
            </w:r>
            <w:r w:rsidRPr="00A344F1">
              <w:rPr>
                <w:rFonts w:eastAsia="Calibri" w:cs="Arial"/>
                <w:noProof w:val="0"/>
                <w:szCs w:val="20"/>
              </w:rPr>
              <w:t xml:space="preserve"> </w:t>
            </w:r>
            <w:r w:rsidRPr="009A49B2">
              <w:rPr>
                <w:rFonts w:eastAsia="Calibri" w:cs="Arial"/>
                <w:noProof w:val="0"/>
                <w:color w:val="1F497D" w:themeColor="text2"/>
                <w:szCs w:val="20"/>
              </w:rPr>
              <w:t>bij hun sport(loopbaan)ontwikkeling</w:t>
            </w:r>
          </w:p>
        </w:tc>
        <w:tc>
          <w:tcPr>
            <w:tcW w:w="472" w:type="dxa"/>
            <w:gridSpan w:val="2"/>
          </w:tcPr>
          <w:p w14:paraId="03EAE16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64D6419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0A9F7D3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2393CA1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4CE21C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A6E44D4" w14:textId="77777777" w:rsidR="00A93E6A" w:rsidRPr="00892ADB" w:rsidRDefault="00A93E6A" w:rsidP="001F65F8">
            <w:pPr>
              <w:rPr>
                <w:b w:val="0"/>
                <w:noProof w:val="0"/>
              </w:rPr>
            </w:pPr>
            <w:r w:rsidRPr="00892ADB">
              <w:rPr>
                <w:b w:val="0"/>
                <w:noProof w:val="0"/>
              </w:rPr>
              <w:t>2</w:t>
            </w:r>
          </w:p>
        </w:tc>
        <w:tc>
          <w:tcPr>
            <w:tcW w:w="4038" w:type="dxa"/>
          </w:tcPr>
          <w:p w14:paraId="6353361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Adviseert </w:t>
            </w:r>
            <w:r w:rsidRPr="00A344F1">
              <w:rPr>
                <w:rFonts w:eastAsia="Calibri" w:cs="Arial"/>
                <w:noProof w:val="0"/>
                <w:color w:val="FF0000"/>
                <w:szCs w:val="20"/>
              </w:rPr>
              <w:t>sporters</w:t>
            </w:r>
            <w:r w:rsidRPr="00A344F1">
              <w:rPr>
                <w:rFonts w:eastAsia="Calibri" w:cs="Arial"/>
                <w:noProof w:val="0"/>
                <w:szCs w:val="20"/>
              </w:rPr>
              <w:t xml:space="preserve"> over materiaal (keuze en gebruik) in verband met prestatieverhoging</w:t>
            </w:r>
          </w:p>
        </w:tc>
        <w:tc>
          <w:tcPr>
            <w:tcW w:w="472" w:type="dxa"/>
            <w:gridSpan w:val="2"/>
          </w:tcPr>
          <w:p w14:paraId="0A4E9EE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053273D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7B91A40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1D4E02C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 </w:t>
            </w:r>
          </w:p>
        </w:tc>
      </w:tr>
      <w:tr w:rsidR="00A93E6A" w:rsidRPr="00A344F1" w14:paraId="36B275D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2F1B432" w14:textId="77777777" w:rsidR="00A93E6A" w:rsidRPr="00892ADB" w:rsidRDefault="00A93E6A" w:rsidP="001F65F8">
            <w:pPr>
              <w:spacing w:line="276" w:lineRule="auto"/>
              <w:rPr>
                <w:b w:val="0"/>
                <w:noProof w:val="0"/>
                <w:color w:val="1F497D" w:themeColor="text2"/>
              </w:rPr>
            </w:pPr>
            <w:r w:rsidRPr="00892ADB">
              <w:rPr>
                <w:b w:val="0"/>
                <w:noProof w:val="0"/>
                <w:color w:val="1F497D" w:themeColor="text2"/>
              </w:rPr>
              <w:t>3</w:t>
            </w:r>
          </w:p>
        </w:tc>
        <w:tc>
          <w:tcPr>
            <w:tcW w:w="4038" w:type="dxa"/>
          </w:tcPr>
          <w:p w14:paraId="0D9A95CB" w14:textId="77777777" w:rsidR="00A93E6A" w:rsidRPr="00636944"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Besteedt aandacht aan het voorkomen en herstellen van blessures</w:t>
            </w:r>
          </w:p>
        </w:tc>
        <w:tc>
          <w:tcPr>
            <w:tcW w:w="472" w:type="dxa"/>
            <w:gridSpan w:val="2"/>
          </w:tcPr>
          <w:p w14:paraId="7E7145F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5A97096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6F5160A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1FF5E08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CEC0312"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75F0BFF" w14:textId="77777777" w:rsidR="00A93E6A" w:rsidRPr="00892ADB" w:rsidRDefault="00A93E6A" w:rsidP="001F65F8">
            <w:pPr>
              <w:spacing w:line="276" w:lineRule="auto"/>
              <w:rPr>
                <w:b w:val="0"/>
                <w:noProof w:val="0"/>
                <w:color w:val="1F497D" w:themeColor="text2"/>
              </w:rPr>
            </w:pPr>
            <w:r w:rsidRPr="00892ADB">
              <w:rPr>
                <w:b w:val="0"/>
                <w:noProof w:val="0"/>
                <w:color w:val="1F497D" w:themeColor="text2"/>
              </w:rPr>
              <w:t>4</w:t>
            </w:r>
          </w:p>
        </w:tc>
        <w:tc>
          <w:tcPr>
            <w:tcW w:w="4038" w:type="dxa"/>
          </w:tcPr>
          <w:p w14:paraId="145C2881" w14:textId="77777777" w:rsidR="00A93E6A" w:rsidRPr="00636944"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Gaat vertrouwelijk om met persoonlijke informatie</w:t>
            </w:r>
          </w:p>
        </w:tc>
        <w:tc>
          <w:tcPr>
            <w:tcW w:w="472" w:type="dxa"/>
            <w:gridSpan w:val="2"/>
          </w:tcPr>
          <w:p w14:paraId="2E8AA1E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1770CD0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5D75E69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0F1C54C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ECC74E3"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153EA1A8" w14:textId="77777777" w:rsidR="00A93E6A" w:rsidRPr="00A344F1" w:rsidRDefault="00A93E6A" w:rsidP="001F65F8">
            <w:pPr>
              <w:rPr>
                <w:noProof w:val="0"/>
              </w:rPr>
            </w:pPr>
            <w:r w:rsidRPr="00A344F1">
              <w:rPr>
                <w:noProof w:val="0"/>
              </w:rPr>
              <w:t xml:space="preserve">Werkproces 4.1.2 Stelt plannen op voor de langere termijn </w:t>
            </w:r>
          </w:p>
        </w:tc>
      </w:tr>
      <w:tr w:rsidR="00A93E6A" w:rsidRPr="00A344F1" w14:paraId="6795FA21"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24ACED8D" w14:textId="77777777" w:rsidR="00A93E6A" w:rsidRPr="00892ADB" w:rsidRDefault="00A93E6A" w:rsidP="001F65F8">
            <w:pPr>
              <w:pStyle w:val="Opsomming"/>
              <w:numPr>
                <w:ilvl w:val="0"/>
                <w:numId w:val="0"/>
              </w:numPr>
              <w:ind w:left="284" w:hanging="284"/>
              <w:rPr>
                <w:b w:val="0"/>
                <w:noProof w:val="0"/>
              </w:rPr>
            </w:pPr>
            <w:r w:rsidRPr="00892ADB">
              <w:rPr>
                <w:b w:val="0"/>
                <w:noProof w:val="0"/>
              </w:rPr>
              <w:t>Het resultaat van dit werkproces is:</w:t>
            </w:r>
          </w:p>
          <w:p w14:paraId="1921FFD5" w14:textId="4F0EAED9" w:rsidR="00A93E6A" w:rsidRPr="00892ADB" w:rsidRDefault="00892ADB" w:rsidP="00892ADB">
            <w:pPr>
              <w:pStyle w:val="Opsomming"/>
              <w:rPr>
                <w:b w:val="0"/>
              </w:rPr>
            </w:pPr>
            <w:r>
              <w:rPr>
                <w:b w:val="0"/>
              </w:rPr>
              <w:t>Een meerjarenplan;</w:t>
            </w:r>
          </w:p>
          <w:p w14:paraId="48605E67" w14:textId="70E0242C" w:rsidR="00A93E6A" w:rsidRPr="00892ADB" w:rsidRDefault="00A93E6A" w:rsidP="00892ADB">
            <w:pPr>
              <w:pStyle w:val="Opsomming"/>
              <w:rPr>
                <w:b w:val="0"/>
              </w:rPr>
            </w:pPr>
            <w:r w:rsidRPr="00892ADB">
              <w:rPr>
                <w:b w:val="0"/>
              </w:rPr>
              <w:t xml:space="preserve">Een </w:t>
            </w:r>
            <w:r w:rsidR="00892ADB">
              <w:rPr>
                <w:b w:val="0"/>
              </w:rPr>
              <w:t>jaarplan dat is geperiodiseerd;</w:t>
            </w:r>
          </w:p>
          <w:p w14:paraId="34126EF5" w14:textId="423FFEA5" w:rsidR="00A93E6A" w:rsidRPr="00892ADB" w:rsidRDefault="00A93E6A" w:rsidP="00892ADB">
            <w:pPr>
              <w:pStyle w:val="Opsomming"/>
              <w:rPr>
                <w:b w:val="0"/>
                <w:noProof w:val="0"/>
              </w:rPr>
            </w:pPr>
            <w:r w:rsidRPr="00892ADB">
              <w:rPr>
                <w:b w:val="0"/>
              </w:rPr>
              <w:t>Een reeks trainingen</w:t>
            </w:r>
            <w:r w:rsidRPr="00892ADB">
              <w:rPr>
                <w:b w:val="0"/>
                <w:noProof w:val="0"/>
              </w:rPr>
              <w:t>.</w:t>
            </w:r>
          </w:p>
          <w:p w14:paraId="4237892A" w14:textId="5D4CA51F" w:rsidR="00A93E6A" w:rsidRPr="009A2D6A" w:rsidRDefault="00892ADB" w:rsidP="001F65F8">
            <w:pPr>
              <w:rPr>
                <w:rFonts w:cs="Arial"/>
                <w:i/>
                <w:iCs/>
                <w:color w:val="FF0000"/>
                <w:sz w:val="16"/>
                <w:szCs w:val="16"/>
              </w:rPr>
            </w:pPr>
            <w:r>
              <w:rPr>
                <w:rFonts w:cs="Arial"/>
                <w:color w:val="FF0000"/>
              </w:rPr>
              <w:br/>
            </w: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6FB57D5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FA9B713" w14:textId="77777777" w:rsidR="00A93E6A" w:rsidRPr="00892ADB" w:rsidRDefault="00A93E6A" w:rsidP="001F65F8">
            <w:pPr>
              <w:rPr>
                <w:b w:val="0"/>
                <w:noProof w:val="0"/>
              </w:rPr>
            </w:pPr>
            <w:r w:rsidRPr="00892ADB">
              <w:rPr>
                <w:b w:val="0"/>
                <w:noProof w:val="0"/>
              </w:rPr>
              <w:t>5</w:t>
            </w:r>
          </w:p>
        </w:tc>
        <w:tc>
          <w:tcPr>
            <w:tcW w:w="4038" w:type="dxa"/>
          </w:tcPr>
          <w:p w14:paraId="2CE1541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Stelt meerjarenplan op </w:t>
            </w:r>
          </w:p>
        </w:tc>
        <w:tc>
          <w:tcPr>
            <w:tcW w:w="472" w:type="dxa"/>
            <w:gridSpan w:val="2"/>
          </w:tcPr>
          <w:p w14:paraId="5B64618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34FF64F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44D0620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094D25F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592E24B"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09771CA" w14:textId="77777777" w:rsidR="00A93E6A" w:rsidRPr="00892ADB" w:rsidRDefault="00A93E6A" w:rsidP="001F65F8">
            <w:pPr>
              <w:rPr>
                <w:b w:val="0"/>
                <w:noProof w:val="0"/>
              </w:rPr>
            </w:pPr>
            <w:r w:rsidRPr="00892ADB">
              <w:rPr>
                <w:b w:val="0"/>
                <w:noProof w:val="0"/>
              </w:rPr>
              <w:t>6</w:t>
            </w:r>
          </w:p>
        </w:tc>
        <w:tc>
          <w:tcPr>
            <w:tcW w:w="4038" w:type="dxa"/>
          </w:tcPr>
          <w:p w14:paraId="6CF528E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Stelt geperiodiseerd jaarplan op </w:t>
            </w:r>
          </w:p>
        </w:tc>
        <w:tc>
          <w:tcPr>
            <w:tcW w:w="472" w:type="dxa"/>
            <w:gridSpan w:val="2"/>
          </w:tcPr>
          <w:p w14:paraId="142FDE1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0B67279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0F66978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6DD027C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27EF6B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F0051C1" w14:textId="77777777" w:rsidR="00A93E6A" w:rsidRPr="00892ADB" w:rsidRDefault="00A93E6A" w:rsidP="001F65F8">
            <w:pPr>
              <w:rPr>
                <w:b w:val="0"/>
                <w:noProof w:val="0"/>
              </w:rPr>
            </w:pPr>
            <w:r w:rsidRPr="00892ADB">
              <w:rPr>
                <w:b w:val="0"/>
                <w:noProof w:val="0"/>
              </w:rPr>
              <w:t>7</w:t>
            </w:r>
          </w:p>
        </w:tc>
        <w:tc>
          <w:tcPr>
            <w:tcW w:w="4038" w:type="dxa"/>
          </w:tcPr>
          <w:p w14:paraId="5A4D324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Werkt passend binnen het jaarplan een reeks van trainingen uit</w:t>
            </w:r>
          </w:p>
        </w:tc>
        <w:tc>
          <w:tcPr>
            <w:tcW w:w="472" w:type="dxa"/>
            <w:gridSpan w:val="2"/>
          </w:tcPr>
          <w:p w14:paraId="5E8EAD7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22A1F97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3AEB088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65B3819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F71931C"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4BCC80AF" w14:textId="77777777" w:rsidR="00A93E6A" w:rsidRPr="00A344F1" w:rsidRDefault="00A93E6A" w:rsidP="001F65F8">
            <w:pPr>
              <w:rPr>
                <w:noProof w:val="0"/>
              </w:rPr>
            </w:pPr>
            <w:r w:rsidRPr="00A344F1">
              <w:rPr>
                <w:noProof w:val="0"/>
              </w:rPr>
              <w:t xml:space="preserve">Werkproces 4.1.3 Plant en voert trainingen uit </w:t>
            </w:r>
          </w:p>
        </w:tc>
      </w:tr>
      <w:tr w:rsidR="00A93E6A" w:rsidRPr="00A344F1" w14:paraId="14B41B9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43259BB2" w14:textId="77777777" w:rsidR="00A93E6A" w:rsidRPr="00892ADB" w:rsidRDefault="00A93E6A" w:rsidP="00892ADB">
            <w:pPr>
              <w:rPr>
                <w:b w:val="0"/>
              </w:rPr>
            </w:pPr>
            <w:r w:rsidRPr="00892ADB">
              <w:rPr>
                <w:b w:val="0"/>
              </w:rPr>
              <w:t>De resultaten van dit werkproces zijn:</w:t>
            </w:r>
          </w:p>
          <w:p w14:paraId="14D2E5B1" w14:textId="484E26CC" w:rsidR="00A93E6A" w:rsidRPr="00892ADB" w:rsidRDefault="00A93E6A" w:rsidP="00892ADB">
            <w:pPr>
              <w:pStyle w:val="Opsomming"/>
              <w:rPr>
                <w:b w:val="0"/>
              </w:rPr>
            </w:pPr>
            <w:r w:rsidRPr="00892ADB">
              <w:rPr>
                <w:b w:val="0"/>
              </w:rPr>
              <w:t>De trainingen zijn voorbereid</w:t>
            </w:r>
            <w:r w:rsidR="00892ADB">
              <w:rPr>
                <w:b w:val="0"/>
              </w:rPr>
              <w:t>;</w:t>
            </w:r>
          </w:p>
          <w:p w14:paraId="79C26B99" w14:textId="79334A21" w:rsidR="00A93E6A" w:rsidRPr="00892ADB" w:rsidRDefault="00A93E6A" w:rsidP="00892ADB">
            <w:pPr>
              <w:pStyle w:val="Opsomming"/>
              <w:rPr>
                <w:b w:val="0"/>
              </w:rPr>
            </w:pPr>
            <w:r w:rsidRPr="00892ADB">
              <w:rPr>
                <w:b w:val="0"/>
              </w:rPr>
              <w:t>De trainingen zijn geschikt voor de sporters</w:t>
            </w:r>
            <w:r w:rsidR="00892ADB">
              <w:rPr>
                <w:b w:val="0"/>
              </w:rPr>
              <w:t>;</w:t>
            </w:r>
          </w:p>
          <w:p w14:paraId="32A6C48B" w14:textId="658206DD" w:rsidR="00A93E6A" w:rsidRPr="00892ADB" w:rsidRDefault="00A93E6A" w:rsidP="00892ADB">
            <w:pPr>
              <w:pStyle w:val="Opsomming"/>
              <w:rPr>
                <w:b w:val="0"/>
              </w:rPr>
            </w:pPr>
            <w:r w:rsidRPr="00892ADB">
              <w:rPr>
                <w:b w:val="0"/>
              </w:rPr>
              <w:t>De trainingen zijn veilig.</w:t>
            </w:r>
          </w:p>
          <w:p w14:paraId="42CEDAFE" w14:textId="31504FF3" w:rsidR="00A93E6A" w:rsidRPr="009A2D6A" w:rsidRDefault="00892ADB" w:rsidP="001F65F8">
            <w:pPr>
              <w:rPr>
                <w:rFonts w:cs="Arial"/>
                <w:i/>
                <w:iCs/>
                <w:color w:val="FF0000"/>
                <w:sz w:val="16"/>
                <w:szCs w:val="16"/>
              </w:rPr>
            </w:pPr>
            <w:r>
              <w:rPr>
                <w:rFonts w:cs="Arial"/>
                <w:color w:val="FF0000"/>
              </w:rPr>
              <w:br/>
            </w: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4775B45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C93371C" w14:textId="77777777" w:rsidR="00A93E6A" w:rsidRPr="00892ADB" w:rsidRDefault="00A93E6A" w:rsidP="001F65F8">
            <w:pPr>
              <w:rPr>
                <w:b w:val="0"/>
                <w:noProof w:val="0"/>
              </w:rPr>
            </w:pPr>
            <w:r w:rsidRPr="00892ADB">
              <w:rPr>
                <w:b w:val="0"/>
                <w:noProof w:val="0"/>
              </w:rPr>
              <w:t>8</w:t>
            </w:r>
          </w:p>
        </w:tc>
        <w:tc>
          <w:tcPr>
            <w:tcW w:w="4038" w:type="dxa"/>
          </w:tcPr>
          <w:p w14:paraId="16B6236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Baseert de trainingsvoorbereiding op analyses, achterliggende plannen en evaluaties</w:t>
            </w:r>
          </w:p>
        </w:tc>
        <w:tc>
          <w:tcPr>
            <w:tcW w:w="472" w:type="dxa"/>
            <w:gridSpan w:val="2"/>
          </w:tcPr>
          <w:p w14:paraId="64793EB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1A6909C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4AA9738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61C115F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A48ADE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993A215" w14:textId="77777777" w:rsidR="00A93E6A" w:rsidRPr="00892ADB" w:rsidRDefault="00A93E6A" w:rsidP="001F65F8">
            <w:pPr>
              <w:rPr>
                <w:b w:val="0"/>
                <w:noProof w:val="0"/>
              </w:rPr>
            </w:pPr>
            <w:r w:rsidRPr="00892ADB">
              <w:rPr>
                <w:b w:val="0"/>
                <w:noProof w:val="0"/>
              </w:rPr>
              <w:t>9</w:t>
            </w:r>
          </w:p>
        </w:tc>
        <w:tc>
          <w:tcPr>
            <w:tcW w:w="4038" w:type="dxa"/>
          </w:tcPr>
          <w:p w14:paraId="7FBDAF8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Formuleert concrete doelstellingen voor het team en/of individuele </w:t>
            </w:r>
            <w:r w:rsidRPr="00A344F1">
              <w:rPr>
                <w:rFonts w:eastAsia="Calibri" w:cs="Arial"/>
                <w:noProof w:val="0"/>
                <w:color w:val="FF0000"/>
              </w:rPr>
              <w:t>sporters</w:t>
            </w:r>
            <w:r w:rsidRPr="00A344F1">
              <w:rPr>
                <w:rFonts w:eastAsia="Calibri" w:cs="Arial"/>
                <w:noProof w:val="0"/>
              </w:rPr>
              <w:t xml:space="preserve"> </w:t>
            </w:r>
          </w:p>
        </w:tc>
        <w:tc>
          <w:tcPr>
            <w:tcW w:w="472" w:type="dxa"/>
            <w:gridSpan w:val="2"/>
          </w:tcPr>
          <w:p w14:paraId="2B02EAB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29F2417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4DC6892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5487D6C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2A8863D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1441D35" w14:textId="77777777" w:rsidR="00A93E6A" w:rsidRPr="00892ADB" w:rsidRDefault="00A93E6A" w:rsidP="001F65F8">
            <w:pPr>
              <w:rPr>
                <w:b w:val="0"/>
                <w:noProof w:val="0"/>
              </w:rPr>
            </w:pPr>
            <w:r w:rsidRPr="00892ADB">
              <w:rPr>
                <w:b w:val="0"/>
                <w:noProof w:val="0"/>
              </w:rPr>
              <w:t>10</w:t>
            </w:r>
          </w:p>
        </w:tc>
        <w:tc>
          <w:tcPr>
            <w:tcW w:w="4038" w:type="dxa"/>
          </w:tcPr>
          <w:p w14:paraId="3D214D3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Kiest organisatievormen die bijdragen aan het realiseren van doelstellingen voor het team en/of individuele </w:t>
            </w:r>
            <w:r w:rsidRPr="00A344F1">
              <w:rPr>
                <w:rFonts w:eastAsia="Calibri" w:cs="Arial"/>
                <w:noProof w:val="0"/>
                <w:color w:val="FF0000"/>
              </w:rPr>
              <w:t>sporters</w:t>
            </w:r>
          </w:p>
        </w:tc>
        <w:tc>
          <w:tcPr>
            <w:tcW w:w="472" w:type="dxa"/>
            <w:gridSpan w:val="2"/>
          </w:tcPr>
          <w:p w14:paraId="419B7A4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04AF3DC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51E1CD6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5E92385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679312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D6AB061" w14:textId="77777777" w:rsidR="00A93E6A" w:rsidRPr="00892ADB" w:rsidRDefault="00A93E6A" w:rsidP="001F65F8">
            <w:pPr>
              <w:rPr>
                <w:b w:val="0"/>
                <w:noProof w:val="0"/>
              </w:rPr>
            </w:pPr>
            <w:r w:rsidRPr="00892ADB">
              <w:rPr>
                <w:b w:val="0"/>
                <w:noProof w:val="0"/>
              </w:rPr>
              <w:t>11</w:t>
            </w:r>
          </w:p>
        </w:tc>
        <w:tc>
          <w:tcPr>
            <w:tcW w:w="4038" w:type="dxa"/>
          </w:tcPr>
          <w:p w14:paraId="10FD567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Houdt rekening met alle relevante omstandigheden die van invloed kunnen zijn op de training </w:t>
            </w:r>
          </w:p>
        </w:tc>
        <w:tc>
          <w:tcPr>
            <w:tcW w:w="472" w:type="dxa"/>
            <w:gridSpan w:val="2"/>
          </w:tcPr>
          <w:p w14:paraId="61EA521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755D28A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11ED941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625809B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43D4EA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260960A" w14:textId="77777777" w:rsidR="00A93E6A" w:rsidRPr="00892ADB" w:rsidRDefault="00A93E6A" w:rsidP="001F65F8">
            <w:pPr>
              <w:rPr>
                <w:b w:val="0"/>
                <w:noProof w:val="0"/>
              </w:rPr>
            </w:pPr>
            <w:r w:rsidRPr="00892ADB">
              <w:rPr>
                <w:b w:val="0"/>
                <w:noProof w:val="0"/>
              </w:rPr>
              <w:lastRenderedPageBreak/>
              <w:t>12</w:t>
            </w:r>
          </w:p>
        </w:tc>
        <w:tc>
          <w:tcPr>
            <w:tcW w:w="4038" w:type="dxa"/>
          </w:tcPr>
          <w:p w14:paraId="5E68DFC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Stemt zwaarte en opbouw af op de (individuele) </w:t>
            </w:r>
            <w:r w:rsidRPr="00A344F1">
              <w:rPr>
                <w:rFonts w:eastAsia="Calibri" w:cs="Arial"/>
                <w:noProof w:val="0"/>
                <w:color w:val="FF0000"/>
              </w:rPr>
              <w:t>sporter(s)</w:t>
            </w:r>
          </w:p>
        </w:tc>
        <w:tc>
          <w:tcPr>
            <w:tcW w:w="472" w:type="dxa"/>
            <w:gridSpan w:val="2"/>
          </w:tcPr>
          <w:p w14:paraId="785E204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4E08F9B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4961BF7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45FB497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C542BCC"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4EFEB435" w14:textId="77777777" w:rsidR="00A93E6A" w:rsidRPr="00A344F1" w:rsidRDefault="00A93E6A" w:rsidP="001F65F8">
            <w:pPr>
              <w:rPr>
                <w:noProof w:val="0"/>
              </w:rPr>
            </w:pPr>
            <w:r w:rsidRPr="00A344F1">
              <w:rPr>
                <w:noProof w:val="0"/>
              </w:rPr>
              <w:t xml:space="preserve">Werkproces 4.1.4 </w:t>
            </w:r>
            <w:r w:rsidRPr="00DC45AC">
              <w:t xml:space="preserve">Evalueert </w:t>
            </w:r>
            <w:r>
              <w:t>planning en uitvoering van</w:t>
            </w:r>
            <w:r w:rsidRPr="00DC45AC">
              <w:t xml:space="preserve"> trainingen</w:t>
            </w:r>
          </w:p>
        </w:tc>
      </w:tr>
      <w:tr w:rsidR="00A93E6A" w:rsidRPr="00A344F1" w14:paraId="129DAE5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64210314" w14:textId="77777777" w:rsidR="00A93E6A" w:rsidRPr="00892ADB" w:rsidRDefault="00A93E6A" w:rsidP="001F65F8">
            <w:pPr>
              <w:pStyle w:val="Opsomming"/>
              <w:numPr>
                <w:ilvl w:val="0"/>
                <w:numId w:val="0"/>
              </w:numPr>
              <w:ind w:left="284" w:hanging="284"/>
              <w:rPr>
                <w:b w:val="0"/>
                <w:noProof w:val="0"/>
              </w:rPr>
            </w:pPr>
            <w:r w:rsidRPr="00892ADB">
              <w:rPr>
                <w:b w:val="0"/>
                <w:noProof w:val="0"/>
              </w:rPr>
              <w:t>De resultaten van dit werkproces zijn:</w:t>
            </w:r>
          </w:p>
          <w:p w14:paraId="61800B87" w14:textId="772DA2E3" w:rsidR="00A93E6A" w:rsidRPr="00892ADB" w:rsidRDefault="00A93E6A" w:rsidP="00892ADB">
            <w:pPr>
              <w:pStyle w:val="Opsomming"/>
              <w:rPr>
                <w:b w:val="0"/>
              </w:rPr>
            </w:pPr>
            <w:r w:rsidRPr="00892ADB">
              <w:rPr>
                <w:b w:val="0"/>
              </w:rPr>
              <w:t xml:space="preserve">De uitvoering van jaarplan </w:t>
            </w:r>
            <w:r w:rsidR="00892ADB">
              <w:rPr>
                <w:b w:val="0"/>
              </w:rPr>
              <w:t>en trainingen is geregistreeerd;</w:t>
            </w:r>
          </w:p>
          <w:p w14:paraId="08471E27" w14:textId="46EBF114" w:rsidR="00A93E6A" w:rsidRPr="00892ADB" w:rsidRDefault="00A93E6A" w:rsidP="00892ADB">
            <w:pPr>
              <w:pStyle w:val="Opsomming"/>
              <w:rPr>
                <w:b w:val="0"/>
              </w:rPr>
            </w:pPr>
            <w:r w:rsidRPr="00892ADB">
              <w:rPr>
                <w:b w:val="0"/>
              </w:rPr>
              <w:t>Het jaarplan is geevalueerd en bijgesteld.</w:t>
            </w:r>
          </w:p>
          <w:p w14:paraId="2925A0E3" w14:textId="77777777" w:rsidR="00892ADB" w:rsidRDefault="00892ADB" w:rsidP="001F65F8">
            <w:pPr>
              <w:rPr>
                <w:rFonts w:cs="Arial"/>
                <w:color w:val="FF0000"/>
              </w:rPr>
            </w:pPr>
          </w:p>
          <w:p w14:paraId="2B5C650F" w14:textId="53A5C229" w:rsidR="00A93E6A" w:rsidRPr="009A2D6A" w:rsidRDefault="00892ADB"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3377A72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6361ACB" w14:textId="77777777" w:rsidR="00A93E6A" w:rsidRPr="00892ADB" w:rsidRDefault="00A93E6A" w:rsidP="001F65F8">
            <w:pPr>
              <w:rPr>
                <w:b w:val="0"/>
                <w:noProof w:val="0"/>
              </w:rPr>
            </w:pPr>
            <w:r w:rsidRPr="00892ADB">
              <w:rPr>
                <w:b w:val="0"/>
                <w:noProof w:val="0"/>
              </w:rPr>
              <w:t>13</w:t>
            </w:r>
          </w:p>
        </w:tc>
        <w:tc>
          <w:tcPr>
            <w:tcW w:w="4038" w:type="dxa"/>
          </w:tcPr>
          <w:p w14:paraId="24AEB9C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szCs w:val="22"/>
              </w:rPr>
              <w:t>R</w:t>
            </w:r>
            <w:r w:rsidRPr="00A344F1">
              <w:rPr>
                <w:rFonts w:eastAsia="Calibri" w:cs="Arial"/>
                <w:noProof w:val="0"/>
              </w:rPr>
              <w:t xml:space="preserve">egistreert en evalueert de uitvoering van het geperiodiseerde jaarplan </w:t>
            </w:r>
          </w:p>
        </w:tc>
        <w:tc>
          <w:tcPr>
            <w:tcW w:w="472" w:type="dxa"/>
            <w:gridSpan w:val="2"/>
          </w:tcPr>
          <w:p w14:paraId="5E19236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05706E7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454B176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6CCDEFD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8233C3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0549A74" w14:textId="77777777" w:rsidR="00A93E6A" w:rsidRPr="00892ADB" w:rsidRDefault="00A93E6A" w:rsidP="001F65F8">
            <w:pPr>
              <w:rPr>
                <w:b w:val="0"/>
                <w:noProof w:val="0"/>
              </w:rPr>
            </w:pPr>
            <w:r w:rsidRPr="00892ADB">
              <w:rPr>
                <w:b w:val="0"/>
                <w:noProof w:val="0"/>
              </w:rPr>
              <w:t>14</w:t>
            </w:r>
          </w:p>
        </w:tc>
        <w:tc>
          <w:tcPr>
            <w:tcW w:w="4038" w:type="dxa"/>
          </w:tcPr>
          <w:p w14:paraId="18B5FD5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Registreert en evalueert de uitvoering van de reeks van trainingen</w:t>
            </w:r>
          </w:p>
        </w:tc>
        <w:tc>
          <w:tcPr>
            <w:tcW w:w="472" w:type="dxa"/>
            <w:gridSpan w:val="2"/>
          </w:tcPr>
          <w:p w14:paraId="18C53BC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619382E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7311E5E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10ADD72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143F251"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ACB1141" w14:textId="77777777" w:rsidR="00A93E6A" w:rsidRPr="00892ADB" w:rsidRDefault="00A93E6A" w:rsidP="001F65F8">
            <w:pPr>
              <w:rPr>
                <w:b w:val="0"/>
                <w:noProof w:val="0"/>
              </w:rPr>
            </w:pPr>
            <w:r w:rsidRPr="00892ADB">
              <w:rPr>
                <w:b w:val="0"/>
                <w:noProof w:val="0"/>
              </w:rPr>
              <w:t>15</w:t>
            </w:r>
          </w:p>
        </w:tc>
        <w:tc>
          <w:tcPr>
            <w:tcW w:w="4038" w:type="dxa"/>
          </w:tcPr>
          <w:p w14:paraId="5B61D8D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szCs w:val="22"/>
              </w:rPr>
              <w:t>A</w:t>
            </w:r>
            <w:r w:rsidRPr="00A344F1">
              <w:rPr>
                <w:rFonts w:eastAsia="Calibri" w:cs="Arial"/>
                <w:noProof w:val="0"/>
              </w:rPr>
              <w:t xml:space="preserve">nalyseert prestaties en ontwikkeling van de </w:t>
            </w:r>
            <w:r w:rsidRPr="00A344F1">
              <w:rPr>
                <w:rFonts w:eastAsia="Calibri" w:cs="Arial"/>
                <w:noProof w:val="0"/>
                <w:color w:val="FF0000"/>
              </w:rPr>
              <w:t>sporter(s)</w:t>
            </w:r>
            <w:r w:rsidRPr="00A344F1">
              <w:rPr>
                <w:rFonts w:eastAsia="Calibri" w:cs="Arial"/>
                <w:noProof w:val="0"/>
              </w:rPr>
              <w:t xml:space="preserve"> en/of team</w:t>
            </w:r>
          </w:p>
        </w:tc>
        <w:tc>
          <w:tcPr>
            <w:tcW w:w="472" w:type="dxa"/>
            <w:gridSpan w:val="2"/>
          </w:tcPr>
          <w:p w14:paraId="53C844B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4500D21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4B8852E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47E181F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BA0182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6B3E47F" w14:textId="77777777" w:rsidR="00A93E6A" w:rsidRPr="00892ADB" w:rsidRDefault="00A93E6A" w:rsidP="001F65F8">
            <w:pPr>
              <w:spacing w:line="276" w:lineRule="auto"/>
              <w:rPr>
                <w:b w:val="0"/>
                <w:noProof w:val="0"/>
                <w:color w:val="1F497D" w:themeColor="text2"/>
              </w:rPr>
            </w:pPr>
            <w:r w:rsidRPr="00892ADB">
              <w:rPr>
                <w:b w:val="0"/>
                <w:noProof w:val="0"/>
                <w:color w:val="1F497D" w:themeColor="text2"/>
              </w:rPr>
              <w:t>16</w:t>
            </w:r>
          </w:p>
        </w:tc>
        <w:tc>
          <w:tcPr>
            <w:tcW w:w="4038" w:type="dxa"/>
          </w:tcPr>
          <w:p w14:paraId="0E51922A" w14:textId="77777777" w:rsidR="00A93E6A" w:rsidRPr="007B33C4"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472" w:type="dxa"/>
            <w:gridSpan w:val="2"/>
          </w:tcPr>
          <w:p w14:paraId="6A61074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2" w:type="dxa"/>
          </w:tcPr>
          <w:p w14:paraId="2762486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73" w:type="dxa"/>
          </w:tcPr>
          <w:p w14:paraId="0081589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7" w:type="dxa"/>
            <w:gridSpan w:val="2"/>
          </w:tcPr>
          <w:p w14:paraId="7D2F536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9349A44" w14:textId="77777777" w:rsidTr="009C4747">
        <w:trPr>
          <w:trHeight w:val="293"/>
        </w:trPr>
        <w:tc>
          <w:tcPr>
            <w:cnfStyle w:val="001000000000" w:firstRow="0" w:lastRow="0" w:firstColumn="1" w:lastColumn="0" w:oddVBand="0" w:evenVBand="0" w:oddHBand="0" w:evenHBand="0" w:firstRowFirstColumn="0" w:firstRowLastColumn="0" w:lastRowFirstColumn="0" w:lastRowLastColumn="0"/>
            <w:tcW w:w="4533" w:type="dxa"/>
            <w:gridSpan w:val="2"/>
          </w:tcPr>
          <w:p w14:paraId="67CC2F5E" w14:textId="77777777" w:rsidR="00A93E6A" w:rsidRPr="00A344F1" w:rsidRDefault="00A93E6A" w:rsidP="001F65F8">
            <w:pPr>
              <w:rPr>
                <w:noProof w:val="0"/>
              </w:rPr>
            </w:pPr>
            <w:r w:rsidRPr="00A344F1">
              <w:rPr>
                <w:noProof w:val="0"/>
              </w:rPr>
              <w:t xml:space="preserve">Resultaat van de portfoliobeoordeling </w:t>
            </w:r>
          </w:p>
        </w:tc>
        <w:tc>
          <w:tcPr>
            <w:tcW w:w="1668" w:type="dxa"/>
            <w:gridSpan w:val="5"/>
          </w:tcPr>
          <w:p w14:paraId="1F420BC2" w14:textId="77777777" w:rsidR="00A93E6A" w:rsidRPr="00AE5A2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p>
        </w:tc>
        <w:tc>
          <w:tcPr>
            <w:tcW w:w="3546" w:type="dxa"/>
            <w:vMerge w:val="restart"/>
          </w:tcPr>
          <w:p w14:paraId="43C9C673" w14:textId="77777777" w:rsidR="00A93E6A" w:rsidRPr="00AE5A2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r w:rsidRPr="00AE5A23">
              <w:rPr>
                <w:b/>
                <w:noProof w:val="0"/>
              </w:rPr>
              <w:t>Toelichting</w:t>
            </w:r>
          </w:p>
          <w:p w14:paraId="2ECF13BA" w14:textId="77777777" w:rsidR="00A93E6A" w:rsidRPr="00AE5A2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p>
        </w:tc>
      </w:tr>
      <w:tr w:rsidR="00A93E6A" w:rsidRPr="00A344F1" w14:paraId="3A3375D6"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6201" w:type="dxa"/>
            <w:gridSpan w:val="7"/>
          </w:tcPr>
          <w:p w14:paraId="520EF86C" w14:textId="77777777" w:rsidR="00A93E6A" w:rsidRPr="00A344F1" w:rsidRDefault="00A93E6A" w:rsidP="001F65F8">
            <w:pPr>
              <w:rPr>
                <w:noProof w:val="0"/>
              </w:rPr>
            </w:pPr>
            <w:r w:rsidRPr="00A344F1">
              <w:rPr>
                <w:noProof w:val="0"/>
              </w:rPr>
              <w:t>Handtekening PVB-beoordelaar:</w:t>
            </w:r>
          </w:p>
          <w:p w14:paraId="235D1948" w14:textId="77777777" w:rsidR="00A93E6A" w:rsidRPr="00A344F1" w:rsidRDefault="00A93E6A" w:rsidP="001F65F8">
            <w:pPr>
              <w:rPr>
                <w:noProof w:val="0"/>
              </w:rPr>
            </w:pPr>
          </w:p>
          <w:p w14:paraId="459FB506" w14:textId="77777777" w:rsidR="00A93E6A" w:rsidRPr="00A344F1" w:rsidRDefault="00A93E6A" w:rsidP="001F65F8">
            <w:pPr>
              <w:rPr>
                <w:noProof w:val="0"/>
              </w:rPr>
            </w:pPr>
          </w:p>
          <w:p w14:paraId="1AF0872A" w14:textId="77777777" w:rsidR="00A93E6A" w:rsidRPr="00A344F1" w:rsidRDefault="00A93E6A" w:rsidP="001F65F8">
            <w:pPr>
              <w:rPr>
                <w:noProof w:val="0"/>
              </w:rPr>
            </w:pPr>
          </w:p>
        </w:tc>
        <w:tc>
          <w:tcPr>
            <w:tcW w:w="3546" w:type="dxa"/>
            <w:vMerge/>
          </w:tcPr>
          <w:p w14:paraId="187E23E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3EA80F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1" w:type="dxa"/>
            <w:gridSpan w:val="7"/>
          </w:tcPr>
          <w:p w14:paraId="633C5953" w14:textId="77777777" w:rsidR="00A93E6A" w:rsidRPr="00A344F1" w:rsidRDefault="00A93E6A" w:rsidP="001F65F8">
            <w:pPr>
              <w:pStyle w:val="Rodetekst"/>
              <w:rPr>
                <w:noProof w:val="0"/>
              </w:rPr>
            </w:pPr>
            <w:r w:rsidRPr="00A344F1">
              <w:rPr>
                <w:noProof w:val="0"/>
              </w:rPr>
              <w:t>Akkoord toetsingscommissie</w:t>
            </w:r>
          </w:p>
        </w:tc>
        <w:tc>
          <w:tcPr>
            <w:tcW w:w="3546" w:type="dxa"/>
          </w:tcPr>
          <w:p w14:paraId="1D3BA30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bl>
    <w:p w14:paraId="26623E67" w14:textId="77777777" w:rsidR="00A93E6A" w:rsidRPr="00A344F1" w:rsidRDefault="00A93E6A" w:rsidP="00A93E6A">
      <w:pPr>
        <w:spacing w:after="200"/>
        <w:rPr>
          <w:rFonts w:ascii="Arial Narrow" w:eastAsia="Times New Roman" w:hAnsi="Arial Narrow"/>
          <w:b/>
          <w:noProof w:val="0"/>
          <w:color w:val="000080"/>
          <w:sz w:val="32"/>
        </w:rPr>
      </w:pPr>
      <w:r w:rsidRPr="00A344F1">
        <w:rPr>
          <w:rFonts w:ascii="Arial Narrow" w:eastAsia="Times New Roman" w:hAnsi="Arial Narrow"/>
          <w:b/>
          <w:noProof w:val="0"/>
          <w:color w:val="000080"/>
          <w:sz w:val="32"/>
        </w:rPr>
        <w:br w:type="page"/>
      </w:r>
    </w:p>
    <w:p w14:paraId="2200B183" w14:textId="77777777" w:rsidR="00A93E6A" w:rsidRPr="00A344F1" w:rsidRDefault="00A93E6A" w:rsidP="00A93E6A">
      <w:pPr>
        <w:pStyle w:val="Kop2"/>
        <w:ind w:left="567" w:hanging="567"/>
        <w:rPr>
          <w:i/>
          <w:noProof w:val="0"/>
        </w:rPr>
      </w:pPr>
      <w:bookmarkStart w:id="76" w:name="_Toc342428189"/>
      <w:bookmarkStart w:id="77" w:name="_Toc350365946"/>
      <w:bookmarkStart w:id="78" w:name="_Toc474264282"/>
      <w:bookmarkStart w:id="79" w:name="_Toc355508833"/>
      <w:r w:rsidRPr="00A344F1">
        <w:rPr>
          <w:noProof w:val="0"/>
        </w:rPr>
        <w:lastRenderedPageBreak/>
        <w:t xml:space="preserve">Protocol PVB 4.1 Geven van trainingen – </w:t>
      </w:r>
      <w:r w:rsidRPr="00A344F1">
        <w:rPr>
          <w:i/>
          <w:noProof w:val="0"/>
        </w:rPr>
        <w:t>praktijkbeoordeling</w:t>
      </w:r>
      <w:bookmarkEnd w:id="76"/>
      <w:bookmarkEnd w:id="77"/>
      <w:bookmarkEnd w:id="78"/>
      <w:bookmarkEnd w:id="79"/>
    </w:p>
    <w:p w14:paraId="0FA6BBFE" w14:textId="77777777" w:rsidR="00A93E6A" w:rsidRPr="00A344F1" w:rsidRDefault="00A93E6A" w:rsidP="00A93E6A">
      <w:pPr>
        <w:rPr>
          <w:noProof w:val="0"/>
        </w:rPr>
      </w:pPr>
    </w:p>
    <w:tbl>
      <w:tblPr>
        <w:tblStyle w:val="NOCNSF"/>
        <w:tblW w:w="9639" w:type="dxa"/>
        <w:tblLayout w:type="fixed"/>
        <w:tblLook w:val="0480" w:firstRow="0" w:lastRow="0" w:firstColumn="1" w:lastColumn="0" w:noHBand="0" w:noVBand="1"/>
      </w:tblPr>
      <w:tblGrid>
        <w:gridCol w:w="493"/>
        <w:gridCol w:w="3987"/>
        <w:gridCol w:w="352"/>
        <w:gridCol w:w="72"/>
        <w:gridCol w:w="281"/>
        <w:gridCol w:w="422"/>
        <w:gridCol w:w="422"/>
        <w:gridCol w:w="387"/>
        <w:gridCol w:w="3223"/>
      </w:tblGrid>
      <w:tr w:rsidR="00A93E6A" w:rsidRPr="00A344F1" w14:paraId="28331417" w14:textId="77777777" w:rsidTr="009C4747">
        <w:tc>
          <w:tcPr>
            <w:cnfStyle w:val="001000000000" w:firstRow="0" w:lastRow="0" w:firstColumn="1" w:lastColumn="0" w:oddVBand="0" w:evenVBand="0" w:oddHBand="0" w:evenHBand="0" w:firstRowFirstColumn="0" w:firstRowLastColumn="0" w:lastRowFirstColumn="0" w:lastRowLastColumn="0"/>
            <w:tcW w:w="4959" w:type="dxa"/>
            <w:gridSpan w:val="4"/>
            <w:vMerge w:val="restart"/>
            <w:tcBorders>
              <w:top w:val="nil"/>
              <w:bottom w:val="single" w:sz="48" w:space="0" w:color="FFFFFF"/>
            </w:tcBorders>
          </w:tcPr>
          <w:p w14:paraId="0A86CB1B" w14:textId="77777777" w:rsidR="00A93E6A" w:rsidRPr="00A344F1" w:rsidRDefault="00A93E6A" w:rsidP="001F65F8">
            <w:pPr>
              <w:rPr>
                <w:noProof w:val="0"/>
              </w:rPr>
            </w:pPr>
            <w:r w:rsidRPr="00A344F1">
              <w:rPr>
                <w:noProof w:val="0"/>
              </w:rPr>
              <w:t>Naam kandidaat:</w:t>
            </w:r>
          </w:p>
        </w:tc>
        <w:tc>
          <w:tcPr>
            <w:tcW w:w="4788" w:type="dxa"/>
            <w:gridSpan w:val="5"/>
          </w:tcPr>
          <w:p w14:paraId="702A776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0C343522" w14:textId="77777777" w:rsidTr="009C4747">
        <w:trPr>
          <w:trHeight w:val="438"/>
        </w:trPr>
        <w:tc>
          <w:tcPr>
            <w:cnfStyle w:val="001000000000" w:firstRow="0" w:lastRow="0" w:firstColumn="1" w:lastColumn="0" w:oddVBand="0" w:evenVBand="0" w:oddHBand="0" w:evenHBand="0" w:firstRowFirstColumn="0" w:firstRowLastColumn="0" w:lastRowFirstColumn="0" w:lastRowLastColumn="0"/>
            <w:tcW w:w="4959" w:type="dxa"/>
            <w:gridSpan w:val="4"/>
            <w:vMerge/>
            <w:tcBorders>
              <w:top w:val="single" w:sz="48" w:space="0" w:color="FFFFFF" w:themeColor="background1"/>
              <w:bottom w:val="single" w:sz="4" w:space="0" w:color="FFFFFF" w:themeColor="background1"/>
            </w:tcBorders>
          </w:tcPr>
          <w:p w14:paraId="4A968B66" w14:textId="77777777" w:rsidR="00A93E6A" w:rsidRPr="00A344F1" w:rsidRDefault="00A93E6A" w:rsidP="001F65F8">
            <w:pPr>
              <w:rPr>
                <w:noProof w:val="0"/>
              </w:rPr>
            </w:pPr>
          </w:p>
        </w:tc>
        <w:tc>
          <w:tcPr>
            <w:tcW w:w="4788" w:type="dxa"/>
            <w:gridSpan w:val="5"/>
            <w:tcBorders>
              <w:bottom w:val="single" w:sz="4" w:space="0" w:color="FFFFFF" w:themeColor="background1"/>
            </w:tcBorders>
          </w:tcPr>
          <w:p w14:paraId="0C6EA81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PVB-beoordelaar:</w:t>
            </w:r>
          </w:p>
        </w:tc>
      </w:tr>
      <w:tr w:rsidR="00A93E6A" w:rsidRPr="00A344F1" w14:paraId="404E4DE7" w14:textId="77777777" w:rsidTr="009C4747">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4" w:space="0" w:color="FFFFFF" w:themeColor="background1"/>
              <w:bottom w:val="single" w:sz="8" w:space="0" w:color="FFFFFF" w:themeColor="background1"/>
            </w:tcBorders>
          </w:tcPr>
          <w:p w14:paraId="49E70F99" w14:textId="77777777" w:rsidR="00A93E6A" w:rsidRPr="00A344F1" w:rsidRDefault="00A93E6A" w:rsidP="001F65F8">
            <w:pPr>
              <w:rPr>
                <w:noProof w:val="0"/>
              </w:rPr>
            </w:pPr>
            <w:r w:rsidRPr="00A344F1">
              <w:rPr>
                <w:noProof w:val="0"/>
              </w:rPr>
              <w:t>Voldaan aan de afnamecondities, locatie en voorbereiding kandidaat: ja / nee*</w:t>
            </w:r>
          </w:p>
        </w:tc>
      </w:tr>
      <w:tr w:rsidR="00A93E6A" w:rsidRPr="00A344F1" w14:paraId="4679B33E" w14:textId="77777777" w:rsidTr="009C4747">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170F7149" w14:textId="77777777" w:rsidR="00A93E6A" w:rsidRPr="00A344F1" w:rsidRDefault="00A93E6A" w:rsidP="001F65F8">
            <w:pPr>
              <w:rPr>
                <w:noProof w:val="0"/>
              </w:rPr>
            </w:pPr>
            <w:r w:rsidRPr="00A344F1">
              <w:rPr>
                <w:noProof w:val="0"/>
              </w:rPr>
              <w:t>*Bij nee gaat de PVB niet door. De PVB-beoordelaar motiveert dit bij de toelichting.</w:t>
            </w:r>
          </w:p>
        </w:tc>
      </w:tr>
      <w:tr w:rsidR="00A93E6A" w:rsidRPr="00A344F1" w14:paraId="788E30CE"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9"/>
          </w:tcPr>
          <w:p w14:paraId="45DE346E" w14:textId="77777777" w:rsidR="00A93E6A" w:rsidRPr="00A344F1" w:rsidRDefault="00A93E6A" w:rsidP="001F65F8">
            <w:pPr>
              <w:rPr>
                <w:noProof w:val="0"/>
              </w:rPr>
            </w:pPr>
            <w:r w:rsidRPr="00A344F1">
              <w:rPr>
                <w:noProof w:val="0"/>
              </w:rPr>
              <w:t>Toelichting</w:t>
            </w:r>
          </w:p>
        </w:tc>
      </w:tr>
      <w:tr w:rsidR="00A93E6A" w:rsidRPr="00A344F1" w14:paraId="6E18F914" w14:textId="77777777" w:rsidTr="009C4747">
        <w:trPr>
          <w:trHeight w:val="1344"/>
        </w:trPr>
        <w:tc>
          <w:tcPr>
            <w:cnfStyle w:val="001000000000" w:firstRow="0" w:lastRow="0" w:firstColumn="1" w:lastColumn="0" w:oddVBand="0" w:evenVBand="0" w:oddHBand="0" w:evenHBand="0" w:firstRowFirstColumn="0" w:firstRowLastColumn="0" w:lastRowFirstColumn="0" w:lastRowLastColumn="0"/>
            <w:tcW w:w="4533" w:type="dxa"/>
            <w:gridSpan w:val="2"/>
            <w:tcBorders>
              <w:top w:val="nil"/>
              <w:bottom w:val="single" w:sz="4" w:space="0" w:color="FFFFFF" w:themeColor="background1"/>
            </w:tcBorders>
          </w:tcPr>
          <w:p w14:paraId="01F34EAB" w14:textId="77777777" w:rsidR="00A93E6A" w:rsidRPr="00A344F1" w:rsidRDefault="00A93E6A" w:rsidP="001F65F8">
            <w:pPr>
              <w:rPr>
                <w:noProof w:val="0"/>
              </w:rPr>
            </w:pPr>
            <w:r w:rsidRPr="00A344F1">
              <w:rPr>
                <w:noProof w:val="0"/>
              </w:rPr>
              <w:t>Beoordelingscriteria</w:t>
            </w:r>
          </w:p>
        </w:tc>
        <w:tc>
          <w:tcPr>
            <w:tcW w:w="354" w:type="dxa"/>
            <w:tcBorders>
              <w:bottom w:val="single" w:sz="4" w:space="0" w:color="FFFFFF" w:themeColor="background1"/>
            </w:tcBorders>
            <w:textDirection w:val="btLr"/>
          </w:tcPr>
          <w:p w14:paraId="6E1DA51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Planning</w:t>
            </w:r>
          </w:p>
        </w:tc>
        <w:tc>
          <w:tcPr>
            <w:tcW w:w="355" w:type="dxa"/>
            <w:gridSpan w:val="2"/>
            <w:tcBorders>
              <w:bottom w:val="single" w:sz="4" w:space="0" w:color="FFFFFF" w:themeColor="background1"/>
            </w:tcBorders>
            <w:textDirection w:val="btLr"/>
          </w:tcPr>
          <w:p w14:paraId="0253AC0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Praktijk </w:t>
            </w:r>
          </w:p>
        </w:tc>
        <w:tc>
          <w:tcPr>
            <w:tcW w:w="425" w:type="dxa"/>
            <w:tcBorders>
              <w:bottom w:val="single" w:sz="4" w:space="0" w:color="FFFFFF" w:themeColor="background1"/>
            </w:tcBorders>
            <w:textDirection w:val="btLr"/>
          </w:tcPr>
          <w:p w14:paraId="5EFAF0A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Reflectie</w:t>
            </w:r>
          </w:p>
        </w:tc>
        <w:tc>
          <w:tcPr>
            <w:tcW w:w="425" w:type="dxa"/>
            <w:tcBorders>
              <w:bottom w:val="single" w:sz="4" w:space="0" w:color="FFFFFF" w:themeColor="background1"/>
            </w:tcBorders>
            <w:textDirection w:val="btLr"/>
          </w:tcPr>
          <w:p w14:paraId="5BEE9F9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Voldaan</w:t>
            </w:r>
          </w:p>
        </w:tc>
        <w:tc>
          <w:tcPr>
            <w:tcW w:w="3655" w:type="dxa"/>
            <w:gridSpan w:val="2"/>
            <w:tcBorders>
              <w:bottom w:val="single" w:sz="4" w:space="0" w:color="FFFFFF" w:themeColor="background1"/>
            </w:tcBorders>
          </w:tcPr>
          <w:p w14:paraId="6C6D56C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Waargenomen gedrag en/of uitspraken (of nalaten daarvan) waarop score is gebaseerd</w:t>
            </w:r>
          </w:p>
          <w:p w14:paraId="39A79C0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color w:val="FF0000"/>
              </w:rPr>
              <w:t>Toelichting</w:t>
            </w:r>
          </w:p>
        </w:tc>
      </w:tr>
      <w:tr w:rsidR="00A93E6A" w:rsidRPr="00A344F1" w14:paraId="73568985" w14:textId="77777777" w:rsidTr="009C4747">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4" w:space="0" w:color="FFFFFF" w:themeColor="background1"/>
              <w:bottom w:val="single" w:sz="8" w:space="0" w:color="FFFFFF" w:themeColor="background1"/>
            </w:tcBorders>
            <w:shd w:val="clear" w:color="auto" w:fill="FAD7B6"/>
          </w:tcPr>
          <w:p w14:paraId="4F1853E0" w14:textId="77777777" w:rsidR="00A93E6A" w:rsidRPr="00A344F1" w:rsidRDefault="00A93E6A" w:rsidP="001F65F8">
            <w:pPr>
              <w:rPr>
                <w:noProof w:val="0"/>
              </w:rPr>
            </w:pPr>
            <w:r w:rsidRPr="00A344F1">
              <w:rPr>
                <w:noProof w:val="0"/>
              </w:rPr>
              <w:t xml:space="preserve">Werkproces 4.1.1 Begeleidt specifieke (groepen) sporters </w:t>
            </w:r>
          </w:p>
        </w:tc>
      </w:tr>
      <w:tr w:rsidR="00A93E6A" w:rsidRPr="00A344F1" w14:paraId="488610A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59E6A8A7" w14:textId="77777777" w:rsidR="00A93E6A" w:rsidRPr="002F1F5E" w:rsidRDefault="00A93E6A" w:rsidP="001F65F8">
            <w:pPr>
              <w:pStyle w:val="Opsomming"/>
              <w:numPr>
                <w:ilvl w:val="0"/>
                <w:numId w:val="0"/>
              </w:numPr>
              <w:ind w:left="284" w:hanging="284"/>
              <w:rPr>
                <w:b w:val="0"/>
                <w:noProof w:val="0"/>
              </w:rPr>
            </w:pPr>
            <w:r w:rsidRPr="002F1F5E">
              <w:rPr>
                <w:b w:val="0"/>
                <w:noProof w:val="0"/>
              </w:rPr>
              <w:t>De resultaten van dit werkproces zijn:</w:t>
            </w:r>
          </w:p>
          <w:p w14:paraId="00E0F9E5" w14:textId="5D4E9833" w:rsidR="00A93E6A" w:rsidRPr="002F1F5E" w:rsidRDefault="00A93E6A" w:rsidP="002F1F5E">
            <w:pPr>
              <w:pStyle w:val="Opsomming"/>
              <w:rPr>
                <w:b w:val="0"/>
              </w:rPr>
            </w:pPr>
            <w:r w:rsidRPr="002F1F5E">
              <w:rPr>
                <w:b w:val="0"/>
              </w:rPr>
              <w:t xml:space="preserve">De begeleiding doet recht aan de sportieve mogelijkheden en ambities van de </w:t>
            </w:r>
            <w:r w:rsidRPr="002F1F5E">
              <w:rPr>
                <w:b w:val="0"/>
                <w:color w:val="FF0000"/>
              </w:rPr>
              <w:t>sporters</w:t>
            </w:r>
            <w:r w:rsidR="002F1F5E">
              <w:rPr>
                <w:b w:val="0"/>
              </w:rPr>
              <w:t>;</w:t>
            </w:r>
          </w:p>
          <w:p w14:paraId="51DF76E5" w14:textId="710DC18A" w:rsidR="00A93E6A" w:rsidRPr="002F1F5E" w:rsidRDefault="00A93E6A" w:rsidP="002F1F5E">
            <w:pPr>
              <w:pStyle w:val="Opsomming"/>
              <w:rPr>
                <w:b w:val="0"/>
                <w:noProof w:val="0"/>
              </w:rPr>
            </w:pPr>
            <w:r w:rsidRPr="002F1F5E">
              <w:rPr>
                <w:b w:val="0"/>
              </w:rPr>
              <w:t>De o</w:t>
            </w:r>
            <w:r w:rsidRPr="002F1F5E">
              <w:rPr>
                <w:b w:val="0"/>
                <w:szCs w:val="17"/>
              </w:rPr>
              <w:t>mgang is sportief en respectvol</w:t>
            </w:r>
            <w:r w:rsidRPr="002F1F5E">
              <w:rPr>
                <w:b w:val="0"/>
                <w:noProof w:val="0"/>
              </w:rPr>
              <w:t>.</w:t>
            </w:r>
          </w:p>
          <w:p w14:paraId="2B324A00" w14:textId="77777777" w:rsidR="002F1F5E" w:rsidRDefault="002F1F5E" w:rsidP="001F65F8">
            <w:pPr>
              <w:rPr>
                <w:rFonts w:cs="Arial"/>
                <w:color w:val="FF0000"/>
              </w:rPr>
            </w:pPr>
          </w:p>
          <w:p w14:paraId="04E10B95" w14:textId="4F6BB692" w:rsidR="00A93E6A" w:rsidRPr="009A2D6A" w:rsidRDefault="002F1F5E"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716AFCD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A3968A6" w14:textId="77777777" w:rsidR="00A93E6A" w:rsidRPr="00905EF4" w:rsidRDefault="00A93E6A" w:rsidP="001F65F8">
            <w:pPr>
              <w:spacing w:line="276" w:lineRule="auto"/>
              <w:rPr>
                <w:b w:val="0"/>
                <w:noProof w:val="0"/>
                <w:color w:val="1F497D" w:themeColor="text2"/>
              </w:rPr>
            </w:pPr>
            <w:r w:rsidRPr="00905EF4">
              <w:rPr>
                <w:b w:val="0"/>
                <w:noProof w:val="0"/>
                <w:color w:val="1F497D" w:themeColor="text2"/>
              </w:rPr>
              <w:t>1</w:t>
            </w:r>
          </w:p>
        </w:tc>
        <w:tc>
          <w:tcPr>
            <w:tcW w:w="4038" w:type="dxa"/>
          </w:tcPr>
          <w:p w14:paraId="677098EB" w14:textId="77777777" w:rsidR="00A93E6A" w:rsidRPr="007B33C4"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 xml:space="preserve">Besteedt aandacht aan het voorkomen en herstellen van blessures </w:t>
            </w:r>
          </w:p>
        </w:tc>
        <w:tc>
          <w:tcPr>
            <w:tcW w:w="354" w:type="dxa"/>
          </w:tcPr>
          <w:p w14:paraId="65A76FC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378CBA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C2AEBF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5AB321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13AD10D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D6A084B"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0719E11" w14:textId="77777777" w:rsidR="00A93E6A" w:rsidRPr="00905EF4" w:rsidRDefault="00A93E6A" w:rsidP="001F65F8">
            <w:pPr>
              <w:rPr>
                <w:b w:val="0"/>
                <w:noProof w:val="0"/>
              </w:rPr>
            </w:pPr>
            <w:r w:rsidRPr="00905EF4">
              <w:rPr>
                <w:b w:val="0"/>
                <w:noProof w:val="0"/>
              </w:rPr>
              <w:t>2</w:t>
            </w:r>
          </w:p>
        </w:tc>
        <w:tc>
          <w:tcPr>
            <w:tcW w:w="4038" w:type="dxa"/>
          </w:tcPr>
          <w:p w14:paraId="11C9B83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Motiveert, stimuleert en enthousiasmeert </w:t>
            </w:r>
            <w:r w:rsidRPr="00A344F1">
              <w:rPr>
                <w:rFonts w:eastAsia="Calibri" w:cs="Arial"/>
                <w:noProof w:val="0"/>
                <w:color w:val="FF0000"/>
                <w:szCs w:val="20"/>
              </w:rPr>
              <w:t>sporters</w:t>
            </w:r>
            <w:r w:rsidRPr="00A344F1">
              <w:rPr>
                <w:rFonts w:eastAsia="Calibri" w:cs="Arial"/>
                <w:noProof w:val="0"/>
                <w:szCs w:val="20"/>
              </w:rPr>
              <w:t xml:space="preserve"> </w:t>
            </w:r>
          </w:p>
        </w:tc>
        <w:tc>
          <w:tcPr>
            <w:tcW w:w="354" w:type="dxa"/>
          </w:tcPr>
          <w:p w14:paraId="02ADA94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5B437CE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71AA22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3CB778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0FB63DB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273B2FB"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7CD0049" w14:textId="77777777" w:rsidR="00A93E6A" w:rsidRPr="00905EF4" w:rsidRDefault="00A93E6A" w:rsidP="001F65F8">
            <w:pPr>
              <w:rPr>
                <w:b w:val="0"/>
                <w:noProof w:val="0"/>
              </w:rPr>
            </w:pPr>
            <w:r w:rsidRPr="00905EF4">
              <w:rPr>
                <w:b w:val="0"/>
                <w:noProof w:val="0"/>
              </w:rPr>
              <w:t>3</w:t>
            </w:r>
          </w:p>
        </w:tc>
        <w:tc>
          <w:tcPr>
            <w:tcW w:w="4038" w:type="dxa"/>
          </w:tcPr>
          <w:p w14:paraId="1E90BE9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szCs w:val="20"/>
              </w:rPr>
            </w:pPr>
            <w:r w:rsidRPr="00A344F1">
              <w:rPr>
                <w:rFonts w:eastAsia="Calibri" w:cs="Arial"/>
                <w:noProof w:val="0"/>
                <w:szCs w:val="20"/>
              </w:rPr>
              <w:t xml:space="preserve">Benadert </w:t>
            </w:r>
            <w:r w:rsidRPr="00A344F1">
              <w:rPr>
                <w:rFonts w:eastAsia="Calibri" w:cs="Arial"/>
                <w:noProof w:val="0"/>
                <w:color w:val="FF0000"/>
                <w:szCs w:val="20"/>
              </w:rPr>
              <w:t>sporters</w:t>
            </w:r>
            <w:r w:rsidRPr="00A344F1">
              <w:rPr>
                <w:rFonts w:eastAsia="Calibri" w:cs="Arial"/>
                <w:noProof w:val="0"/>
                <w:szCs w:val="20"/>
              </w:rPr>
              <w:t xml:space="preserve"> op positieve wijze </w:t>
            </w:r>
          </w:p>
        </w:tc>
        <w:tc>
          <w:tcPr>
            <w:tcW w:w="354" w:type="dxa"/>
          </w:tcPr>
          <w:p w14:paraId="31ECB16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05E6A4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11FDF9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ED072E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7DD3D3D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21B3DC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BA61E06" w14:textId="77777777" w:rsidR="00A93E6A" w:rsidRPr="00905EF4" w:rsidRDefault="00A93E6A" w:rsidP="001F65F8">
            <w:pPr>
              <w:rPr>
                <w:b w:val="0"/>
                <w:noProof w:val="0"/>
              </w:rPr>
            </w:pPr>
            <w:r w:rsidRPr="00905EF4">
              <w:rPr>
                <w:b w:val="0"/>
                <w:noProof w:val="0"/>
              </w:rPr>
              <w:t>4</w:t>
            </w:r>
          </w:p>
        </w:tc>
        <w:tc>
          <w:tcPr>
            <w:tcW w:w="4038" w:type="dxa"/>
          </w:tcPr>
          <w:p w14:paraId="5EDABA0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Informeert en betrekt </w:t>
            </w:r>
            <w:r w:rsidRPr="00A344F1">
              <w:rPr>
                <w:rFonts w:eastAsia="Calibri" w:cs="Arial"/>
                <w:noProof w:val="0"/>
                <w:color w:val="FF0000"/>
                <w:szCs w:val="20"/>
              </w:rPr>
              <w:t>sporters</w:t>
            </w:r>
            <w:r w:rsidRPr="00A344F1">
              <w:rPr>
                <w:rFonts w:eastAsia="Calibri" w:cs="Arial"/>
                <w:noProof w:val="0"/>
                <w:szCs w:val="20"/>
              </w:rPr>
              <w:t xml:space="preserve"> bij het verloop van de training </w:t>
            </w:r>
          </w:p>
        </w:tc>
        <w:tc>
          <w:tcPr>
            <w:tcW w:w="354" w:type="dxa"/>
          </w:tcPr>
          <w:p w14:paraId="081F5D1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3643C85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169DB9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51B1BB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C02CA6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DD70C2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A1E31BF" w14:textId="77777777" w:rsidR="00A93E6A" w:rsidRPr="00905EF4" w:rsidRDefault="00A93E6A" w:rsidP="001F65F8">
            <w:pPr>
              <w:spacing w:line="276" w:lineRule="auto"/>
              <w:rPr>
                <w:b w:val="0"/>
                <w:noProof w:val="0"/>
                <w:color w:val="1F497D" w:themeColor="text2"/>
              </w:rPr>
            </w:pPr>
            <w:r w:rsidRPr="00905EF4">
              <w:rPr>
                <w:b w:val="0"/>
                <w:noProof w:val="0"/>
                <w:color w:val="1F497D" w:themeColor="text2"/>
              </w:rPr>
              <w:t>5</w:t>
            </w:r>
          </w:p>
        </w:tc>
        <w:tc>
          <w:tcPr>
            <w:tcW w:w="4038" w:type="dxa"/>
          </w:tcPr>
          <w:p w14:paraId="63672B2D" w14:textId="77777777" w:rsidR="00A93E6A" w:rsidRPr="0070348E"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Bewaakt waarden en stelt normen</w:t>
            </w:r>
          </w:p>
        </w:tc>
        <w:tc>
          <w:tcPr>
            <w:tcW w:w="354" w:type="dxa"/>
          </w:tcPr>
          <w:p w14:paraId="07F03F6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26BE2FE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93FD18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05645D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18C2377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491678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DF9FCEC" w14:textId="77777777" w:rsidR="00A93E6A" w:rsidRPr="00905EF4" w:rsidRDefault="00A93E6A" w:rsidP="001F65F8">
            <w:pPr>
              <w:rPr>
                <w:b w:val="0"/>
                <w:noProof w:val="0"/>
              </w:rPr>
            </w:pPr>
            <w:r w:rsidRPr="00905EF4">
              <w:rPr>
                <w:b w:val="0"/>
                <w:noProof w:val="0"/>
              </w:rPr>
              <w:t>6</w:t>
            </w:r>
          </w:p>
        </w:tc>
        <w:tc>
          <w:tcPr>
            <w:tcW w:w="4038" w:type="dxa"/>
          </w:tcPr>
          <w:p w14:paraId="2A68D1F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Past de omgangsvormen en taalgebruik aan de belevingswereld van de </w:t>
            </w:r>
            <w:r w:rsidRPr="00A344F1">
              <w:rPr>
                <w:rFonts w:eastAsia="Calibri" w:cs="Arial"/>
                <w:noProof w:val="0"/>
                <w:color w:val="FF0000"/>
                <w:szCs w:val="20"/>
              </w:rPr>
              <w:t>sporters</w:t>
            </w:r>
            <w:r w:rsidRPr="00A344F1">
              <w:rPr>
                <w:rFonts w:eastAsia="Calibri" w:cs="Arial"/>
                <w:noProof w:val="0"/>
                <w:szCs w:val="20"/>
              </w:rPr>
              <w:t xml:space="preserve"> aan </w:t>
            </w:r>
          </w:p>
        </w:tc>
        <w:tc>
          <w:tcPr>
            <w:tcW w:w="354" w:type="dxa"/>
          </w:tcPr>
          <w:p w14:paraId="124B975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78F8ED2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0AF764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659F5D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2438DD6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1C383F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93D2345" w14:textId="77777777" w:rsidR="00A93E6A" w:rsidRPr="00905EF4" w:rsidRDefault="00A93E6A" w:rsidP="001F65F8">
            <w:pPr>
              <w:rPr>
                <w:b w:val="0"/>
                <w:noProof w:val="0"/>
              </w:rPr>
            </w:pPr>
            <w:r w:rsidRPr="00905EF4">
              <w:rPr>
                <w:b w:val="0"/>
                <w:noProof w:val="0"/>
              </w:rPr>
              <w:t>7</w:t>
            </w:r>
          </w:p>
        </w:tc>
        <w:tc>
          <w:tcPr>
            <w:tcW w:w="4038" w:type="dxa"/>
          </w:tcPr>
          <w:p w14:paraId="497EF29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szCs w:val="20"/>
              </w:rPr>
            </w:pPr>
            <w:r w:rsidRPr="00A344F1">
              <w:rPr>
                <w:rFonts w:eastAsia="Calibri" w:cs="Arial"/>
                <w:noProof w:val="0"/>
                <w:szCs w:val="20"/>
              </w:rPr>
              <w:t xml:space="preserve">Treedt op als een </w:t>
            </w:r>
            <w:r w:rsidRPr="00A344F1">
              <w:rPr>
                <w:rFonts w:eastAsia="Calibri" w:cs="Arial"/>
                <w:noProof w:val="0"/>
                <w:color w:val="FF0000"/>
                <w:szCs w:val="20"/>
              </w:rPr>
              <w:t>sporter</w:t>
            </w:r>
            <w:r w:rsidRPr="00A344F1">
              <w:rPr>
                <w:rFonts w:eastAsia="Calibri" w:cs="Arial"/>
                <w:noProof w:val="0"/>
                <w:szCs w:val="20"/>
              </w:rPr>
              <w:t xml:space="preserve"> zich onsportief gedraagt</w:t>
            </w:r>
          </w:p>
        </w:tc>
        <w:tc>
          <w:tcPr>
            <w:tcW w:w="354" w:type="dxa"/>
          </w:tcPr>
          <w:p w14:paraId="262E8E7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31C106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6ADD02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51648E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12F6666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01A3A3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4AB6372" w14:textId="77777777" w:rsidR="00A93E6A" w:rsidRPr="00905EF4" w:rsidRDefault="00A93E6A" w:rsidP="001F65F8">
            <w:pPr>
              <w:spacing w:line="276" w:lineRule="auto"/>
              <w:rPr>
                <w:b w:val="0"/>
                <w:noProof w:val="0"/>
                <w:color w:val="1F497D" w:themeColor="text2"/>
              </w:rPr>
            </w:pPr>
            <w:r w:rsidRPr="00905EF4">
              <w:rPr>
                <w:b w:val="0"/>
                <w:noProof w:val="0"/>
                <w:color w:val="1F497D" w:themeColor="text2"/>
              </w:rPr>
              <w:t>8</w:t>
            </w:r>
          </w:p>
        </w:tc>
        <w:tc>
          <w:tcPr>
            <w:tcW w:w="4038" w:type="dxa"/>
          </w:tcPr>
          <w:p w14:paraId="0E12BA6C" w14:textId="77777777" w:rsidR="00A93E6A" w:rsidRPr="0070348E"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354" w:type="dxa"/>
          </w:tcPr>
          <w:p w14:paraId="7F8688F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74058D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A9E3C4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37A49E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5571F6E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E5879B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938F7B9" w14:textId="77777777" w:rsidR="00A93E6A" w:rsidRPr="00905EF4" w:rsidRDefault="00A93E6A" w:rsidP="001F65F8">
            <w:pPr>
              <w:spacing w:line="276" w:lineRule="auto"/>
              <w:rPr>
                <w:b w:val="0"/>
                <w:noProof w:val="0"/>
                <w:color w:val="1F497D" w:themeColor="text2"/>
              </w:rPr>
            </w:pPr>
            <w:r w:rsidRPr="00905EF4">
              <w:rPr>
                <w:b w:val="0"/>
                <w:noProof w:val="0"/>
                <w:color w:val="1F497D" w:themeColor="text2"/>
              </w:rPr>
              <w:t>9</w:t>
            </w:r>
          </w:p>
        </w:tc>
        <w:tc>
          <w:tcPr>
            <w:tcW w:w="4038" w:type="dxa"/>
          </w:tcPr>
          <w:p w14:paraId="79844B92" w14:textId="77777777" w:rsidR="00A93E6A" w:rsidRPr="0070348E"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Komt afspraken na</w:t>
            </w:r>
          </w:p>
        </w:tc>
        <w:tc>
          <w:tcPr>
            <w:tcW w:w="354" w:type="dxa"/>
          </w:tcPr>
          <w:p w14:paraId="6354184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2C3509F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9CCAB0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BC9813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4C6EB66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7FA373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34140D6" w14:textId="77777777" w:rsidR="00A93E6A" w:rsidRPr="00905EF4" w:rsidRDefault="00A93E6A" w:rsidP="001F65F8">
            <w:pPr>
              <w:spacing w:line="276" w:lineRule="auto"/>
              <w:rPr>
                <w:b w:val="0"/>
                <w:noProof w:val="0"/>
                <w:color w:val="1F497D" w:themeColor="text2"/>
              </w:rPr>
            </w:pPr>
            <w:r w:rsidRPr="00905EF4">
              <w:rPr>
                <w:b w:val="0"/>
                <w:noProof w:val="0"/>
                <w:color w:val="1F497D" w:themeColor="text2"/>
              </w:rPr>
              <w:t>10</w:t>
            </w:r>
          </w:p>
        </w:tc>
        <w:tc>
          <w:tcPr>
            <w:tcW w:w="4038" w:type="dxa"/>
          </w:tcPr>
          <w:p w14:paraId="69611ACC" w14:textId="77777777" w:rsidR="00A93E6A" w:rsidRPr="0070348E"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354" w:type="dxa"/>
          </w:tcPr>
          <w:p w14:paraId="4D4DE1C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3FDB1E5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428501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99563B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31E2EE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58E98D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5246CDA" w14:textId="77777777" w:rsidR="00A93E6A" w:rsidRPr="00905EF4" w:rsidRDefault="00A93E6A" w:rsidP="001F65F8">
            <w:pPr>
              <w:spacing w:line="276" w:lineRule="auto"/>
              <w:rPr>
                <w:b w:val="0"/>
                <w:noProof w:val="0"/>
                <w:color w:val="1F497D" w:themeColor="text2"/>
              </w:rPr>
            </w:pPr>
            <w:r w:rsidRPr="00905EF4">
              <w:rPr>
                <w:b w:val="0"/>
                <w:noProof w:val="0"/>
                <w:color w:val="1F497D" w:themeColor="text2"/>
              </w:rPr>
              <w:t>11</w:t>
            </w:r>
          </w:p>
        </w:tc>
        <w:tc>
          <w:tcPr>
            <w:tcW w:w="4038" w:type="dxa"/>
          </w:tcPr>
          <w:p w14:paraId="1170D26C" w14:textId="77777777" w:rsidR="00A93E6A" w:rsidRPr="0070348E"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Vertoont voorbeeldgedrag op en rond de sportlocatie</w:t>
            </w:r>
          </w:p>
        </w:tc>
        <w:tc>
          <w:tcPr>
            <w:tcW w:w="354" w:type="dxa"/>
          </w:tcPr>
          <w:p w14:paraId="30452A0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869987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60A21B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DBC03D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70ECBFF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B3A70D9"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9"/>
            <w:shd w:val="clear" w:color="auto" w:fill="FAD7B6"/>
          </w:tcPr>
          <w:p w14:paraId="0A8B409D" w14:textId="77777777" w:rsidR="00A93E6A" w:rsidRPr="00A344F1" w:rsidRDefault="00A93E6A" w:rsidP="001F65F8">
            <w:pPr>
              <w:rPr>
                <w:noProof w:val="0"/>
              </w:rPr>
            </w:pPr>
            <w:r w:rsidRPr="00A344F1">
              <w:rPr>
                <w:noProof w:val="0"/>
              </w:rPr>
              <w:t xml:space="preserve">Werkproces 4.1.3 Plant en voert trainingen uit </w:t>
            </w:r>
          </w:p>
        </w:tc>
      </w:tr>
      <w:tr w:rsidR="00A93E6A" w:rsidRPr="00A344F1" w14:paraId="5CADB21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Pr>
          <w:p w14:paraId="2C07F5F2" w14:textId="77777777" w:rsidR="00A93E6A" w:rsidRPr="00905EF4" w:rsidRDefault="00A93E6A" w:rsidP="001F65F8">
            <w:pPr>
              <w:pStyle w:val="Opsomming"/>
              <w:numPr>
                <w:ilvl w:val="0"/>
                <w:numId w:val="0"/>
              </w:numPr>
              <w:ind w:left="284" w:hanging="284"/>
              <w:rPr>
                <w:b w:val="0"/>
                <w:noProof w:val="0"/>
              </w:rPr>
            </w:pPr>
            <w:r w:rsidRPr="00905EF4">
              <w:rPr>
                <w:b w:val="0"/>
                <w:noProof w:val="0"/>
              </w:rPr>
              <w:t>De resultaten van dit werkproces zijn:</w:t>
            </w:r>
          </w:p>
          <w:p w14:paraId="487318D5" w14:textId="7A545B99" w:rsidR="00A93E6A" w:rsidRPr="00905EF4" w:rsidRDefault="00A93E6A" w:rsidP="00905EF4">
            <w:pPr>
              <w:pStyle w:val="Opsomming"/>
              <w:rPr>
                <w:b w:val="0"/>
              </w:rPr>
            </w:pPr>
            <w:r w:rsidRPr="00905EF4">
              <w:rPr>
                <w:b w:val="0"/>
              </w:rPr>
              <w:t>De trainingen zijn voorbereid</w:t>
            </w:r>
            <w:r w:rsidR="00905EF4">
              <w:rPr>
                <w:b w:val="0"/>
              </w:rPr>
              <w:t>;</w:t>
            </w:r>
          </w:p>
          <w:p w14:paraId="028C8E02" w14:textId="114AFBE4" w:rsidR="00A93E6A" w:rsidRPr="00905EF4" w:rsidRDefault="00A93E6A" w:rsidP="00905EF4">
            <w:pPr>
              <w:pStyle w:val="Opsomming"/>
              <w:rPr>
                <w:b w:val="0"/>
              </w:rPr>
            </w:pPr>
            <w:r w:rsidRPr="00905EF4">
              <w:rPr>
                <w:b w:val="0"/>
              </w:rPr>
              <w:t xml:space="preserve">De trainingen zijn geschikt voor de </w:t>
            </w:r>
            <w:r w:rsidRPr="00905EF4">
              <w:rPr>
                <w:b w:val="0"/>
                <w:color w:val="FF0000"/>
              </w:rPr>
              <w:t>sporters</w:t>
            </w:r>
            <w:r w:rsidR="00905EF4">
              <w:rPr>
                <w:b w:val="0"/>
                <w:color w:val="FF0000"/>
              </w:rPr>
              <w:t>;</w:t>
            </w:r>
          </w:p>
          <w:p w14:paraId="6530820B" w14:textId="02BBD12D" w:rsidR="00A93E6A" w:rsidRPr="00905EF4" w:rsidRDefault="00A93E6A" w:rsidP="00905EF4">
            <w:pPr>
              <w:pStyle w:val="Opsomming"/>
              <w:rPr>
                <w:b w:val="0"/>
              </w:rPr>
            </w:pPr>
            <w:r w:rsidRPr="00905EF4">
              <w:rPr>
                <w:b w:val="0"/>
              </w:rPr>
              <w:t>De trainingen zijn veilig.</w:t>
            </w:r>
          </w:p>
          <w:p w14:paraId="7DFB8B1D" w14:textId="77777777" w:rsidR="00905EF4" w:rsidRDefault="00905EF4" w:rsidP="001F65F8">
            <w:pPr>
              <w:rPr>
                <w:rFonts w:cs="Arial"/>
                <w:color w:val="FF0000"/>
              </w:rPr>
            </w:pPr>
          </w:p>
          <w:p w14:paraId="10F9DD5B" w14:textId="6218E74D" w:rsidR="00A93E6A" w:rsidRPr="009A2D6A" w:rsidRDefault="00905EF4"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5D774F72"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E96FC5F" w14:textId="77777777" w:rsidR="00A93E6A" w:rsidRPr="00905EF4" w:rsidRDefault="00A93E6A" w:rsidP="001F65F8">
            <w:pPr>
              <w:rPr>
                <w:b w:val="0"/>
                <w:noProof w:val="0"/>
              </w:rPr>
            </w:pPr>
            <w:r w:rsidRPr="00905EF4">
              <w:rPr>
                <w:b w:val="0"/>
                <w:noProof w:val="0"/>
              </w:rPr>
              <w:t>12</w:t>
            </w:r>
          </w:p>
        </w:tc>
        <w:tc>
          <w:tcPr>
            <w:tcW w:w="4038" w:type="dxa"/>
          </w:tcPr>
          <w:p w14:paraId="515C895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Houdt rekening met alle relevante omstandigheden die van invloed kunnen zijn op de training </w:t>
            </w:r>
          </w:p>
        </w:tc>
        <w:tc>
          <w:tcPr>
            <w:tcW w:w="354" w:type="dxa"/>
          </w:tcPr>
          <w:p w14:paraId="660D138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1EB4500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67013A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4AE12E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75190F9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495091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52FA88C" w14:textId="77777777" w:rsidR="00A93E6A" w:rsidRPr="00905EF4" w:rsidRDefault="00A93E6A" w:rsidP="001F65F8">
            <w:pPr>
              <w:rPr>
                <w:b w:val="0"/>
                <w:noProof w:val="0"/>
              </w:rPr>
            </w:pPr>
            <w:r w:rsidRPr="00905EF4">
              <w:rPr>
                <w:b w:val="0"/>
                <w:noProof w:val="0"/>
              </w:rPr>
              <w:t>13</w:t>
            </w:r>
          </w:p>
        </w:tc>
        <w:tc>
          <w:tcPr>
            <w:tcW w:w="4038" w:type="dxa"/>
          </w:tcPr>
          <w:p w14:paraId="5061DE6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Stemt zwaarte en opbouw af op de (individuele) </w:t>
            </w:r>
            <w:r w:rsidRPr="00A344F1">
              <w:rPr>
                <w:rFonts w:eastAsia="Calibri" w:cs="Arial"/>
                <w:noProof w:val="0"/>
                <w:color w:val="FF0000"/>
              </w:rPr>
              <w:t>sporter(s)</w:t>
            </w:r>
          </w:p>
        </w:tc>
        <w:tc>
          <w:tcPr>
            <w:tcW w:w="354" w:type="dxa"/>
          </w:tcPr>
          <w:p w14:paraId="559EADB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437B7FE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3E697C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058DB5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1BE2BDB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7F9417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48AC1F9" w14:textId="77777777" w:rsidR="00A93E6A" w:rsidRPr="00905EF4" w:rsidRDefault="00A93E6A" w:rsidP="001F65F8">
            <w:pPr>
              <w:rPr>
                <w:b w:val="0"/>
                <w:noProof w:val="0"/>
              </w:rPr>
            </w:pPr>
            <w:r w:rsidRPr="00905EF4">
              <w:rPr>
                <w:b w:val="0"/>
                <w:noProof w:val="0"/>
              </w:rPr>
              <w:lastRenderedPageBreak/>
              <w:t>14</w:t>
            </w:r>
          </w:p>
        </w:tc>
        <w:tc>
          <w:tcPr>
            <w:tcW w:w="4038" w:type="dxa"/>
          </w:tcPr>
          <w:p w14:paraId="1A4048A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Doet oefeningen op correcte wijze voor of gebruikt een goed voorbeeld</w:t>
            </w:r>
          </w:p>
        </w:tc>
        <w:tc>
          <w:tcPr>
            <w:tcW w:w="354" w:type="dxa"/>
          </w:tcPr>
          <w:p w14:paraId="2F2FBDF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5597159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023A3B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24D3C6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38127AA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186600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050A341" w14:textId="77777777" w:rsidR="00A93E6A" w:rsidRPr="00905EF4" w:rsidRDefault="00A93E6A" w:rsidP="001F65F8">
            <w:pPr>
              <w:rPr>
                <w:b w:val="0"/>
                <w:noProof w:val="0"/>
              </w:rPr>
            </w:pPr>
            <w:r w:rsidRPr="00905EF4">
              <w:rPr>
                <w:b w:val="0"/>
                <w:noProof w:val="0"/>
              </w:rPr>
              <w:t>15</w:t>
            </w:r>
          </w:p>
        </w:tc>
        <w:tc>
          <w:tcPr>
            <w:tcW w:w="4038" w:type="dxa"/>
          </w:tcPr>
          <w:p w14:paraId="6093E39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Geeft feedback en aanwijzingen aan </w:t>
            </w:r>
            <w:r w:rsidRPr="00A344F1">
              <w:rPr>
                <w:rFonts w:eastAsia="Calibri" w:cs="Arial"/>
                <w:noProof w:val="0"/>
                <w:color w:val="FF0000"/>
              </w:rPr>
              <w:t>sporter</w:t>
            </w:r>
            <w:r w:rsidRPr="00A344F1">
              <w:rPr>
                <w:rFonts w:eastAsia="Calibri" w:cs="Arial"/>
                <w:noProof w:val="0"/>
              </w:rPr>
              <w:t xml:space="preserve"> op basis van analyse van alle van invloed zijnde factoren </w:t>
            </w:r>
          </w:p>
        </w:tc>
        <w:tc>
          <w:tcPr>
            <w:tcW w:w="354" w:type="dxa"/>
          </w:tcPr>
          <w:p w14:paraId="248EA56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0F6CCEF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C4DA6E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A0A15A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5FEDD16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F5333F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B1F2564" w14:textId="77777777" w:rsidR="00A93E6A" w:rsidRPr="00905EF4" w:rsidRDefault="00A93E6A" w:rsidP="001F65F8">
            <w:pPr>
              <w:rPr>
                <w:b w:val="0"/>
                <w:noProof w:val="0"/>
              </w:rPr>
            </w:pPr>
            <w:r w:rsidRPr="00905EF4">
              <w:rPr>
                <w:b w:val="0"/>
                <w:noProof w:val="0"/>
              </w:rPr>
              <w:t>16</w:t>
            </w:r>
          </w:p>
        </w:tc>
        <w:tc>
          <w:tcPr>
            <w:tcW w:w="4038" w:type="dxa"/>
          </w:tcPr>
          <w:p w14:paraId="54EA4B4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Verbetert prestatie van </w:t>
            </w:r>
            <w:r w:rsidRPr="00A344F1">
              <w:rPr>
                <w:rFonts w:eastAsia="Calibri" w:cs="Arial"/>
                <w:noProof w:val="0"/>
                <w:color w:val="FF0000"/>
              </w:rPr>
              <w:t>sporter(s)</w:t>
            </w:r>
            <w:r w:rsidRPr="00A344F1">
              <w:rPr>
                <w:rFonts w:eastAsia="Calibri" w:cs="Arial"/>
                <w:noProof w:val="0"/>
              </w:rPr>
              <w:t xml:space="preserve"> </w:t>
            </w:r>
          </w:p>
        </w:tc>
        <w:tc>
          <w:tcPr>
            <w:tcW w:w="354" w:type="dxa"/>
          </w:tcPr>
          <w:p w14:paraId="3B57272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1986ECA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830729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5A8FB1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5EB5CBA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D4E7CE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5FC6FB4" w14:textId="77777777" w:rsidR="00A93E6A" w:rsidRPr="00905EF4" w:rsidRDefault="00A93E6A" w:rsidP="001F65F8">
            <w:pPr>
              <w:rPr>
                <w:b w:val="0"/>
                <w:noProof w:val="0"/>
              </w:rPr>
            </w:pPr>
            <w:r w:rsidRPr="00905EF4">
              <w:rPr>
                <w:b w:val="0"/>
                <w:noProof w:val="0"/>
              </w:rPr>
              <w:t>17</w:t>
            </w:r>
          </w:p>
        </w:tc>
        <w:tc>
          <w:tcPr>
            <w:tcW w:w="4038" w:type="dxa"/>
          </w:tcPr>
          <w:p w14:paraId="30562D6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Grijpt in indien veiligheid in geding is en/of het materiaal niet meer in orde is</w:t>
            </w:r>
          </w:p>
        </w:tc>
        <w:tc>
          <w:tcPr>
            <w:tcW w:w="354" w:type="dxa"/>
          </w:tcPr>
          <w:p w14:paraId="75196AB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B1ED5B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8F9264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93EE53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CED0E6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36981CB"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71B8583" w14:textId="77777777" w:rsidR="00A93E6A" w:rsidRPr="00905EF4" w:rsidRDefault="00A93E6A" w:rsidP="001F65F8">
            <w:pPr>
              <w:rPr>
                <w:b w:val="0"/>
                <w:noProof w:val="0"/>
              </w:rPr>
            </w:pPr>
            <w:r w:rsidRPr="00905EF4">
              <w:rPr>
                <w:b w:val="0"/>
                <w:noProof w:val="0"/>
              </w:rPr>
              <w:t>18</w:t>
            </w:r>
          </w:p>
        </w:tc>
        <w:tc>
          <w:tcPr>
            <w:tcW w:w="4038" w:type="dxa"/>
          </w:tcPr>
          <w:p w14:paraId="65DDBE4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Maakt optimaal gebruik van trainingsfaciliteiten</w:t>
            </w:r>
          </w:p>
        </w:tc>
        <w:tc>
          <w:tcPr>
            <w:tcW w:w="354" w:type="dxa"/>
          </w:tcPr>
          <w:p w14:paraId="06D9221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52FD17E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28AF36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7A975C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7B17998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AAD7DD1"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9"/>
            <w:shd w:val="clear" w:color="auto" w:fill="FAD7B6"/>
          </w:tcPr>
          <w:p w14:paraId="11A539F7" w14:textId="77777777" w:rsidR="00A93E6A" w:rsidRPr="00A344F1" w:rsidRDefault="00A93E6A" w:rsidP="001F65F8">
            <w:pPr>
              <w:rPr>
                <w:noProof w:val="0"/>
              </w:rPr>
            </w:pPr>
            <w:r w:rsidRPr="00A344F1">
              <w:rPr>
                <w:noProof w:val="0"/>
              </w:rPr>
              <w:t xml:space="preserve">Werkproces 4.1.4 </w:t>
            </w:r>
            <w:r w:rsidRPr="00DC45AC">
              <w:t xml:space="preserve">Evalueert </w:t>
            </w:r>
            <w:r>
              <w:t>planning en uitvoering van</w:t>
            </w:r>
            <w:r w:rsidRPr="00DC45AC">
              <w:t xml:space="preserve"> trainingen</w:t>
            </w:r>
          </w:p>
        </w:tc>
      </w:tr>
      <w:tr w:rsidR="00A93E6A" w:rsidRPr="00A344F1" w14:paraId="1245791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Pr>
          <w:p w14:paraId="3CC08089" w14:textId="77777777" w:rsidR="00A93E6A" w:rsidRPr="00905EF4" w:rsidRDefault="00A93E6A" w:rsidP="001F65F8">
            <w:pPr>
              <w:pStyle w:val="Opsomming"/>
              <w:numPr>
                <w:ilvl w:val="0"/>
                <w:numId w:val="0"/>
              </w:numPr>
              <w:ind w:left="284" w:hanging="284"/>
              <w:rPr>
                <w:b w:val="0"/>
                <w:noProof w:val="0"/>
              </w:rPr>
            </w:pPr>
            <w:r w:rsidRPr="00905EF4">
              <w:rPr>
                <w:b w:val="0"/>
                <w:noProof w:val="0"/>
              </w:rPr>
              <w:t>De resultaten van dit werkproces zijn:</w:t>
            </w:r>
          </w:p>
          <w:p w14:paraId="400FD7CB" w14:textId="6350190C" w:rsidR="00A93E6A" w:rsidRPr="00905EF4" w:rsidRDefault="00A93E6A" w:rsidP="00905EF4">
            <w:pPr>
              <w:pStyle w:val="Opsomming"/>
              <w:rPr>
                <w:b w:val="0"/>
              </w:rPr>
            </w:pPr>
            <w:r w:rsidRPr="00905EF4">
              <w:rPr>
                <w:b w:val="0"/>
              </w:rPr>
              <w:t>De uitvoering van jaarplan en trainingen is geregistreeerd.</w:t>
            </w:r>
          </w:p>
          <w:p w14:paraId="3AD66049" w14:textId="623AA47A" w:rsidR="00A93E6A" w:rsidRPr="00905EF4" w:rsidRDefault="00A93E6A" w:rsidP="00905EF4">
            <w:pPr>
              <w:pStyle w:val="Opsomming"/>
              <w:rPr>
                <w:b w:val="0"/>
              </w:rPr>
            </w:pPr>
            <w:r w:rsidRPr="00905EF4">
              <w:rPr>
                <w:b w:val="0"/>
              </w:rPr>
              <w:t>Het jaarplan is geevalueerd en bijgesteld.</w:t>
            </w:r>
          </w:p>
          <w:p w14:paraId="4D38ACAE" w14:textId="62A78FE6" w:rsidR="00A93E6A" w:rsidRPr="009A2D6A" w:rsidRDefault="00905EF4" w:rsidP="001F65F8">
            <w:pPr>
              <w:rPr>
                <w:rFonts w:cs="Arial"/>
                <w:i/>
                <w:iCs/>
                <w:color w:val="FF0000"/>
                <w:sz w:val="16"/>
                <w:szCs w:val="16"/>
              </w:rPr>
            </w:pPr>
            <w:r>
              <w:rPr>
                <w:rFonts w:cs="Arial"/>
                <w:color w:val="FF0000"/>
              </w:rPr>
              <w:br/>
            </w: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7284C63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E430DB9" w14:textId="77777777" w:rsidR="00A93E6A" w:rsidRPr="00905EF4" w:rsidRDefault="00A93E6A" w:rsidP="001F65F8">
            <w:pPr>
              <w:rPr>
                <w:b w:val="0"/>
                <w:noProof w:val="0"/>
              </w:rPr>
            </w:pPr>
            <w:r w:rsidRPr="00905EF4">
              <w:rPr>
                <w:b w:val="0"/>
                <w:noProof w:val="0"/>
              </w:rPr>
              <w:t>19</w:t>
            </w:r>
          </w:p>
        </w:tc>
        <w:tc>
          <w:tcPr>
            <w:tcW w:w="4038" w:type="dxa"/>
          </w:tcPr>
          <w:p w14:paraId="3D7225A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Evalueert continu het proces en (tussen)resultaat van de training en stelt zo nodig bij</w:t>
            </w:r>
          </w:p>
        </w:tc>
        <w:tc>
          <w:tcPr>
            <w:tcW w:w="354" w:type="dxa"/>
          </w:tcPr>
          <w:p w14:paraId="5F1C7C3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2D7564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A15B00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D0E7B9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1FA75C1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D3F683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AB4AFA6" w14:textId="77777777" w:rsidR="00A93E6A" w:rsidRPr="00905EF4" w:rsidRDefault="00A93E6A" w:rsidP="001F65F8">
            <w:pPr>
              <w:spacing w:line="276" w:lineRule="auto"/>
              <w:rPr>
                <w:b w:val="0"/>
                <w:noProof w:val="0"/>
                <w:color w:val="1F497D" w:themeColor="text2"/>
              </w:rPr>
            </w:pPr>
            <w:r w:rsidRPr="00905EF4">
              <w:rPr>
                <w:b w:val="0"/>
                <w:noProof w:val="0"/>
                <w:color w:val="1F497D" w:themeColor="text2"/>
              </w:rPr>
              <w:t>20</w:t>
            </w:r>
          </w:p>
        </w:tc>
        <w:tc>
          <w:tcPr>
            <w:tcW w:w="4038" w:type="dxa"/>
          </w:tcPr>
          <w:p w14:paraId="30C36FC3" w14:textId="77777777" w:rsidR="00A93E6A" w:rsidRPr="0070348E"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354" w:type="dxa"/>
          </w:tcPr>
          <w:p w14:paraId="54A35A5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19CE896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37A630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934D96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6B844B0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E33A0E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48DFEFE" w14:textId="77777777" w:rsidR="00A93E6A" w:rsidRPr="00905EF4" w:rsidRDefault="00A93E6A" w:rsidP="001F65F8">
            <w:pPr>
              <w:spacing w:line="276" w:lineRule="auto"/>
              <w:rPr>
                <w:b w:val="0"/>
                <w:noProof w:val="0"/>
                <w:color w:val="1F497D" w:themeColor="text2"/>
              </w:rPr>
            </w:pPr>
            <w:r w:rsidRPr="00905EF4">
              <w:rPr>
                <w:b w:val="0"/>
                <w:noProof w:val="0"/>
                <w:color w:val="1F497D" w:themeColor="text2"/>
              </w:rPr>
              <w:t>21</w:t>
            </w:r>
          </w:p>
        </w:tc>
        <w:tc>
          <w:tcPr>
            <w:tcW w:w="4038" w:type="dxa"/>
          </w:tcPr>
          <w:p w14:paraId="267C172A" w14:textId="77777777" w:rsidR="00A93E6A" w:rsidRPr="0070348E"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354" w:type="dxa"/>
          </w:tcPr>
          <w:p w14:paraId="0191654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41E6FF0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5D380A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DFB26F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1712903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70C4062"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DB1126A" w14:textId="77777777" w:rsidR="00A93E6A" w:rsidRPr="00905EF4" w:rsidRDefault="00A93E6A" w:rsidP="001F65F8">
            <w:pPr>
              <w:spacing w:line="276" w:lineRule="auto"/>
              <w:rPr>
                <w:b w:val="0"/>
                <w:noProof w:val="0"/>
                <w:color w:val="1F497D" w:themeColor="text2"/>
              </w:rPr>
            </w:pPr>
            <w:r w:rsidRPr="00905EF4">
              <w:rPr>
                <w:b w:val="0"/>
                <w:noProof w:val="0"/>
                <w:color w:val="1F497D" w:themeColor="text2"/>
              </w:rPr>
              <w:t>22</w:t>
            </w:r>
          </w:p>
        </w:tc>
        <w:tc>
          <w:tcPr>
            <w:tcW w:w="4038" w:type="dxa"/>
          </w:tcPr>
          <w:p w14:paraId="6D1C4B71" w14:textId="77777777" w:rsidR="00A93E6A" w:rsidRPr="0070348E"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354" w:type="dxa"/>
          </w:tcPr>
          <w:p w14:paraId="71870D3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2"/>
          </w:tcPr>
          <w:p w14:paraId="65129E7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65630F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3A0751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55" w:type="dxa"/>
            <w:gridSpan w:val="2"/>
          </w:tcPr>
          <w:p w14:paraId="3DB9415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0C1F577" w14:textId="77777777" w:rsidTr="009C4747">
        <w:trPr>
          <w:trHeight w:val="293"/>
        </w:trPr>
        <w:tc>
          <w:tcPr>
            <w:cnfStyle w:val="001000000000" w:firstRow="0" w:lastRow="0" w:firstColumn="1" w:lastColumn="0" w:oddVBand="0" w:evenVBand="0" w:oddHBand="0" w:evenHBand="0" w:firstRowFirstColumn="0" w:firstRowLastColumn="0" w:lastRowFirstColumn="0" w:lastRowLastColumn="0"/>
            <w:tcW w:w="4533" w:type="dxa"/>
            <w:gridSpan w:val="2"/>
          </w:tcPr>
          <w:p w14:paraId="7C0EB5A8" w14:textId="77777777" w:rsidR="00A93E6A" w:rsidRPr="00A344F1" w:rsidRDefault="00A93E6A" w:rsidP="001F65F8">
            <w:pPr>
              <w:rPr>
                <w:noProof w:val="0"/>
              </w:rPr>
            </w:pPr>
            <w:r w:rsidRPr="00A344F1">
              <w:rPr>
                <w:noProof w:val="0"/>
              </w:rPr>
              <w:t>Resultaat van de praktijkbeoordeling</w:t>
            </w:r>
          </w:p>
        </w:tc>
        <w:tc>
          <w:tcPr>
            <w:tcW w:w="1951" w:type="dxa"/>
            <w:gridSpan w:val="6"/>
          </w:tcPr>
          <w:p w14:paraId="5B5BE7D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263" w:type="dxa"/>
            <w:vMerge w:val="restart"/>
          </w:tcPr>
          <w:p w14:paraId="6FDAF09C" w14:textId="77777777" w:rsidR="00A93E6A" w:rsidRPr="00AE5A2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r w:rsidRPr="00AE5A23">
              <w:rPr>
                <w:b/>
                <w:noProof w:val="0"/>
              </w:rPr>
              <w:t>Toelichting</w:t>
            </w:r>
          </w:p>
          <w:p w14:paraId="3D4D7D0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3F1AF77"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6484" w:type="dxa"/>
            <w:gridSpan w:val="8"/>
          </w:tcPr>
          <w:p w14:paraId="0BF2CF78" w14:textId="77777777" w:rsidR="00A93E6A" w:rsidRPr="00A344F1" w:rsidRDefault="00A93E6A" w:rsidP="001F65F8">
            <w:pPr>
              <w:rPr>
                <w:noProof w:val="0"/>
              </w:rPr>
            </w:pPr>
            <w:r w:rsidRPr="00A344F1">
              <w:rPr>
                <w:noProof w:val="0"/>
              </w:rPr>
              <w:t>Handtekening PVB-beoordelaar:</w:t>
            </w:r>
          </w:p>
          <w:p w14:paraId="7D0DDE05" w14:textId="77777777" w:rsidR="00A93E6A" w:rsidRPr="00A344F1" w:rsidRDefault="00A93E6A" w:rsidP="001F65F8">
            <w:pPr>
              <w:rPr>
                <w:noProof w:val="0"/>
              </w:rPr>
            </w:pPr>
          </w:p>
          <w:p w14:paraId="180B6532" w14:textId="77777777" w:rsidR="00A93E6A" w:rsidRPr="00A344F1" w:rsidRDefault="00A93E6A" w:rsidP="001F65F8">
            <w:pPr>
              <w:rPr>
                <w:noProof w:val="0"/>
              </w:rPr>
            </w:pPr>
          </w:p>
          <w:p w14:paraId="083600EA" w14:textId="77777777" w:rsidR="00A93E6A" w:rsidRPr="00A344F1" w:rsidRDefault="00A93E6A" w:rsidP="001F65F8">
            <w:pPr>
              <w:rPr>
                <w:noProof w:val="0"/>
              </w:rPr>
            </w:pPr>
          </w:p>
        </w:tc>
        <w:tc>
          <w:tcPr>
            <w:tcW w:w="3263" w:type="dxa"/>
            <w:vMerge/>
          </w:tcPr>
          <w:p w14:paraId="1ACDCB0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A88CD0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484" w:type="dxa"/>
            <w:gridSpan w:val="8"/>
          </w:tcPr>
          <w:p w14:paraId="49E55AB8" w14:textId="77777777" w:rsidR="00A93E6A" w:rsidRPr="00A344F1" w:rsidRDefault="00A93E6A" w:rsidP="001F65F8">
            <w:pPr>
              <w:pStyle w:val="Rodetekst"/>
              <w:rPr>
                <w:noProof w:val="0"/>
              </w:rPr>
            </w:pPr>
            <w:r w:rsidRPr="00A344F1">
              <w:rPr>
                <w:noProof w:val="0"/>
              </w:rPr>
              <w:t>Akkoord toetsingscommissie</w:t>
            </w:r>
          </w:p>
        </w:tc>
        <w:tc>
          <w:tcPr>
            <w:tcW w:w="3263" w:type="dxa"/>
          </w:tcPr>
          <w:p w14:paraId="7ED633A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bl>
    <w:p w14:paraId="6D2EA8CF" w14:textId="77777777" w:rsidR="00A93E6A" w:rsidRPr="00A344F1" w:rsidRDefault="00A93E6A" w:rsidP="00A93E6A">
      <w:pPr>
        <w:spacing w:after="200"/>
        <w:rPr>
          <w:rFonts w:ascii="Arial Narrow" w:eastAsia="Times New Roman" w:hAnsi="Arial Narrow"/>
          <w:b/>
          <w:noProof w:val="0"/>
          <w:color w:val="000080"/>
          <w:sz w:val="32"/>
        </w:rPr>
        <w:sectPr w:rsidR="00A93E6A" w:rsidRPr="00A344F1" w:rsidSect="001721D0">
          <w:footerReference w:type="default" r:id="rId13"/>
          <w:pgSz w:w="11906" w:h="16838"/>
          <w:pgMar w:top="1134" w:right="1418" w:bottom="1134" w:left="1418" w:header="709" w:footer="709" w:gutter="0"/>
          <w:cols w:space="708"/>
        </w:sectPr>
      </w:pPr>
    </w:p>
    <w:p w14:paraId="320F059C" w14:textId="77777777" w:rsidR="00A93E6A" w:rsidRPr="00A344F1" w:rsidRDefault="00A93E6A" w:rsidP="00A93E6A">
      <w:pPr>
        <w:pStyle w:val="Kop1"/>
        <w:ind w:left="567" w:hanging="567"/>
        <w:rPr>
          <w:noProof w:val="0"/>
          <w:sz w:val="24"/>
          <w:szCs w:val="24"/>
        </w:rPr>
      </w:pPr>
      <w:bookmarkStart w:id="80" w:name="_Toc342428190"/>
      <w:bookmarkStart w:id="81" w:name="_Toc350365947"/>
      <w:bookmarkStart w:id="82" w:name="_Toc474264283"/>
      <w:bookmarkStart w:id="83" w:name="_Toc355508834"/>
      <w:r w:rsidRPr="00A344F1">
        <w:rPr>
          <w:noProof w:val="0"/>
        </w:rPr>
        <w:lastRenderedPageBreak/>
        <w:t>PVB 4.2 Coachen bij wedstrijden</w:t>
      </w:r>
      <w:bookmarkEnd w:id="80"/>
      <w:r w:rsidRPr="00A344F1">
        <w:rPr>
          <w:noProof w:val="0"/>
        </w:rPr>
        <w:t xml:space="preserve"> </w:t>
      </w:r>
      <w:r w:rsidRPr="00A344F1">
        <w:rPr>
          <w:noProof w:val="0"/>
          <w:sz w:val="24"/>
          <w:szCs w:val="24"/>
        </w:rPr>
        <w:t>(praktijkvariant)</w:t>
      </w:r>
      <w:bookmarkEnd w:id="81"/>
      <w:bookmarkEnd w:id="82"/>
      <w:bookmarkEnd w:id="83"/>
    </w:p>
    <w:p w14:paraId="0557079E" w14:textId="77777777" w:rsidR="00A93E6A" w:rsidRPr="00A344F1" w:rsidRDefault="00A93E6A" w:rsidP="00A93E6A">
      <w:pPr>
        <w:pStyle w:val="KopOngenummerd"/>
        <w:rPr>
          <w:noProof w:val="0"/>
        </w:rPr>
      </w:pPr>
      <w:r w:rsidRPr="00A344F1">
        <w:rPr>
          <w:noProof w:val="0"/>
        </w:rPr>
        <w:t xml:space="preserve">Deelkwalificatie van trainer-coach 4 </w:t>
      </w:r>
    </w:p>
    <w:p w14:paraId="76CBF8FC" w14:textId="77777777" w:rsidR="00A93E6A" w:rsidRPr="00A344F1" w:rsidRDefault="00A93E6A" w:rsidP="00A93E6A">
      <w:pPr>
        <w:pStyle w:val="Kop2"/>
        <w:ind w:left="567" w:hanging="567"/>
        <w:rPr>
          <w:rFonts w:eastAsia="Times New Roman"/>
          <w:noProof w:val="0"/>
        </w:rPr>
      </w:pPr>
      <w:bookmarkStart w:id="84" w:name="_Toc342428191"/>
      <w:bookmarkStart w:id="85" w:name="_Toc350365948"/>
      <w:bookmarkStart w:id="86" w:name="_Toc474264284"/>
      <w:bookmarkStart w:id="87" w:name="_Toc355508835"/>
      <w:r w:rsidRPr="00A344F1">
        <w:rPr>
          <w:rFonts w:eastAsia="Times New Roman"/>
          <w:noProof w:val="0"/>
        </w:rPr>
        <w:t>Inleiding</w:t>
      </w:r>
      <w:bookmarkEnd w:id="84"/>
      <w:bookmarkEnd w:id="85"/>
      <w:bookmarkEnd w:id="86"/>
      <w:bookmarkEnd w:id="87"/>
      <w:r w:rsidRPr="00A344F1">
        <w:rPr>
          <w:rFonts w:eastAsia="Times New Roman"/>
          <w:noProof w:val="0"/>
        </w:rPr>
        <w:t xml:space="preserve"> </w:t>
      </w:r>
    </w:p>
    <w:p w14:paraId="0A1BCB6B" w14:textId="77777777" w:rsidR="00A93E6A" w:rsidRPr="00A344F1" w:rsidRDefault="00A93E6A" w:rsidP="00A93E6A">
      <w:pPr>
        <w:rPr>
          <w:noProof w:val="0"/>
        </w:rPr>
      </w:pPr>
    </w:p>
    <w:p w14:paraId="675782B0" w14:textId="77777777" w:rsidR="00A93E6A" w:rsidRPr="00A344F1" w:rsidRDefault="00A93E6A" w:rsidP="00A93E6A">
      <w:pPr>
        <w:rPr>
          <w:noProof w:val="0"/>
        </w:rPr>
      </w:pPr>
      <w:r w:rsidRPr="00A344F1">
        <w:rPr>
          <w:noProof w:val="0"/>
        </w:rPr>
        <w:t xml:space="preserve">Om het door </w:t>
      </w:r>
      <w:r w:rsidRPr="00A344F1">
        <w:rPr>
          <w:noProof w:val="0"/>
          <w:color w:val="FF0000"/>
        </w:rPr>
        <w:t>de eigen sportbond</w:t>
      </w:r>
      <w:r w:rsidRPr="00A344F1">
        <w:rPr>
          <w:noProof w:val="0"/>
        </w:rPr>
        <w:t xml:space="preserve"> </w:t>
      </w:r>
      <w:r w:rsidRPr="00A344F1">
        <w:rPr>
          <w:noProof w:val="0"/>
          <w:color w:val="FF0000"/>
        </w:rPr>
        <w:t>en</w:t>
      </w:r>
      <w:r w:rsidRPr="00A344F1">
        <w:rPr>
          <w:noProof w:val="0"/>
        </w:rPr>
        <w:t xml:space="preserve"> NOC*NSF erkende diploma </w:t>
      </w:r>
      <w:r w:rsidRPr="00A344F1">
        <w:rPr>
          <w:noProof w:val="0"/>
          <w:color w:val="FF0000"/>
        </w:rPr>
        <w:t xml:space="preserve">trainer-coach </w:t>
      </w:r>
      <w:r w:rsidRPr="00A344F1">
        <w:rPr>
          <w:noProof w:val="0"/>
        </w:rPr>
        <w:t xml:space="preserve">4 te behalen, moet je </w:t>
      </w:r>
      <w:r w:rsidRPr="009A2D6A">
        <w:rPr>
          <w:noProof w:val="0"/>
          <w:color w:val="FF0000"/>
        </w:rPr>
        <w:t>vijf</w:t>
      </w:r>
      <w:r w:rsidRPr="00A344F1">
        <w:rPr>
          <w:noProof w:val="0"/>
        </w:rPr>
        <w:t xml:space="preserve"> kerntaken op niveau 4 beheersen. Door met succes een proeve van bekwaamheid (PVB) af te leggen, toon je aan dat je een kerntaak beheerst. </w:t>
      </w:r>
    </w:p>
    <w:p w14:paraId="233D8A55" w14:textId="77777777" w:rsidR="00A93E6A" w:rsidRPr="00A344F1" w:rsidRDefault="00A93E6A" w:rsidP="00A93E6A">
      <w:pPr>
        <w:pStyle w:val="Kop2"/>
        <w:numPr>
          <w:ilvl w:val="0"/>
          <w:numId w:val="35"/>
        </w:numPr>
        <w:rPr>
          <w:noProof w:val="0"/>
        </w:rPr>
      </w:pPr>
      <w:bookmarkStart w:id="88" w:name="_Toc342428192"/>
      <w:bookmarkStart w:id="89" w:name="_Toc350365949"/>
      <w:bookmarkStart w:id="90" w:name="_Toc474264285"/>
      <w:bookmarkStart w:id="91" w:name="_Toc355508836"/>
      <w:r w:rsidRPr="00A344F1">
        <w:rPr>
          <w:noProof w:val="0"/>
        </w:rPr>
        <w:t>Doelstelling</w:t>
      </w:r>
      <w:bookmarkEnd w:id="88"/>
      <w:bookmarkEnd w:id="89"/>
      <w:bookmarkEnd w:id="90"/>
      <w:bookmarkEnd w:id="91"/>
      <w:r w:rsidRPr="00A344F1">
        <w:rPr>
          <w:noProof w:val="0"/>
        </w:rPr>
        <w:t xml:space="preserve"> </w:t>
      </w:r>
    </w:p>
    <w:p w14:paraId="0AF0A40B" w14:textId="77777777" w:rsidR="00A93E6A" w:rsidRPr="00A344F1" w:rsidRDefault="00A93E6A" w:rsidP="00A93E6A">
      <w:pPr>
        <w:rPr>
          <w:noProof w:val="0"/>
        </w:rPr>
      </w:pPr>
    </w:p>
    <w:p w14:paraId="4CD1E036" w14:textId="77777777" w:rsidR="00A93E6A" w:rsidRPr="00A344F1" w:rsidRDefault="00A93E6A" w:rsidP="00A93E6A">
      <w:pPr>
        <w:rPr>
          <w:noProof w:val="0"/>
        </w:rPr>
      </w:pPr>
      <w:r w:rsidRPr="00A344F1">
        <w:rPr>
          <w:noProof w:val="0"/>
        </w:rPr>
        <w:t xml:space="preserve">Deze PVB heeft betrekking op kerntaak 4.2, het coachen bij wedstrijden. Met deze PVB toon je aan dat je: </w:t>
      </w:r>
    </w:p>
    <w:p w14:paraId="2A934385" w14:textId="6036C4EA" w:rsidR="00A93E6A" w:rsidRPr="00DA492E" w:rsidRDefault="00DA492E" w:rsidP="00A93E6A">
      <w:pPr>
        <w:pStyle w:val="Opsomming"/>
        <w:rPr>
          <w:b/>
          <w:noProof w:val="0"/>
        </w:rPr>
      </w:pPr>
      <w:r w:rsidRPr="00DA492E">
        <w:rPr>
          <w:b/>
          <w:noProof w:val="0"/>
          <w:color w:val="FF0000"/>
        </w:rPr>
        <w:t>Sporters</w:t>
      </w:r>
      <w:r w:rsidRPr="00DA492E">
        <w:rPr>
          <w:b/>
          <w:noProof w:val="0"/>
        </w:rPr>
        <w:t xml:space="preserve"> </w:t>
      </w:r>
      <w:r w:rsidR="00A93E6A" w:rsidRPr="00DA492E">
        <w:rPr>
          <w:b/>
          <w:noProof w:val="0"/>
        </w:rPr>
        <w:t>kunt begeleiden bij een wedstrijd;</w:t>
      </w:r>
    </w:p>
    <w:p w14:paraId="6E921F3A" w14:textId="4D98016B" w:rsidR="00A93E6A" w:rsidRPr="00DA492E" w:rsidRDefault="00DA492E" w:rsidP="00A93E6A">
      <w:pPr>
        <w:pStyle w:val="Opsomming"/>
        <w:rPr>
          <w:b/>
          <w:noProof w:val="0"/>
        </w:rPr>
      </w:pPr>
      <w:r w:rsidRPr="00DA492E">
        <w:rPr>
          <w:b/>
          <w:noProof w:val="0"/>
        </w:rPr>
        <w:t xml:space="preserve">Een </w:t>
      </w:r>
      <w:r w:rsidR="00A93E6A" w:rsidRPr="00DA492E">
        <w:rPr>
          <w:b/>
          <w:noProof w:val="0"/>
        </w:rPr>
        <w:t>wedstrijd kunt voorbereiden;</w:t>
      </w:r>
    </w:p>
    <w:p w14:paraId="76C4F312" w14:textId="22AF7623" w:rsidR="00A93E6A" w:rsidRPr="00DA492E" w:rsidRDefault="00DA492E" w:rsidP="00A93E6A">
      <w:pPr>
        <w:pStyle w:val="Opsomming"/>
        <w:rPr>
          <w:b/>
          <w:noProof w:val="0"/>
        </w:rPr>
      </w:pPr>
      <w:r w:rsidRPr="00DA492E">
        <w:rPr>
          <w:b/>
          <w:noProof w:val="0"/>
        </w:rPr>
        <w:t xml:space="preserve">Aanwijzingen </w:t>
      </w:r>
      <w:r w:rsidR="00A93E6A" w:rsidRPr="00DA492E">
        <w:rPr>
          <w:b/>
          <w:noProof w:val="0"/>
        </w:rPr>
        <w:t>kunt geven;</w:t>
      </w:r>
    </w:p>
    <w:p w14:paraId="7CADF53E" w14:textId="1958F59D" w:rsidR="00A93E6A" w:rsidRPr="00DA492E" w:rsidRDefault="00DA492E" w:rsidP="00A93E6A">
      <w:pPr>
        <w:pStyle w:val="Opsomming"/>
        <w:rPr>
          <w:b/>
          <w:noProof w:val="0"/>
        </w:rPr>
      </w:pPr>
      <w:r w:rsidRPr="00DA492E">
        <w:rPr>
          <w:b/>
          <w:noProof w:val="0"/>
        </w:rPr>
        <w:t xml:space="preserve">Wedstrijden </w:t>
      </w:r>
      <w:r w:rsidR="00A93E6A" w:rsidRPr="00DA492E">
        <w:rPr>
          <w:b/>
          <w:noProof w:val="0"/>
        </w:rPr>
        <w:t xml:space="preserve">kunt evalueren. </w:t>
      </w:r>
    </w:p>
    <w:p w14:paraId="38A64788" w14:textId="77777777" w:rsidR="00A93E6A" w:rsidRPr="00A344F1" w:rsidRDefault="00A93E6A" w:rsidP="00A93E6A">
      <w:pPr>
        <w:pStyle w:val="Kop2"/>
        <w:numPr>
          <w:ilvl w:val="0"/>
          <w:numId w:val="35"/>
        </w:numPr>
        <w:rPr>
          <w:noProof w:val="0"/>
        </w:rPr>
      </w:pPr>
      <w:bookmarkStart w:id="92" w:name="_Toc342428193"/>
      <w:bookmarkStart w:id="93" w:name="_Toc350365950"/>
      <w:bookmarkStart w:id="94" w:name="_Toc474264286"/>
      <w:bookmarkStart w:id="95" w:name="_Toc355508837"/>
      <w:r w:rsidRPr="00A344F1">
        <w:rPr>
          <w:noProof w:val="0"/>
        </w:rPr>
        <w:t>Opdracht</w:t>
      </w:r>
      <w:bookmarkEnd w:id="92"/>
      <w:bookmarkEnd w:id="93"/>
      <w:bookmarkEnd w:id="94"/>
      <w:bookmarkEnd w:id="95"/>
      <w:r w:rsidRPr="00A344F1">
        <w:rPr>
          <w:noProof w:val="0"/>
        </w:rPr>
        <w:tab/>
        <w:t xml:space="preserve"> </w:t>
      </w:r>
    </w:p>
    <w:p w14:paraId="5E12F78F" w14:textId="77777777" w:rsidR="00A93E6A" w:rsidRPr="00A344F1" w:rsidRDefault="00A93E6A" w:rsidP="00A93E6A">
      <w:pPr>
        <w:rPr>
          <w:noProof w:val="0"/>
        </w:rPr>
      </w:pPr>
    </w:p>
    <w:p w14:paraId="18B009E9" w14:textId="77777777" w:rsidR="00A93E6A" w:rsidRPr="00A344F1" w:rsidRDefault="00A93E6A" w:rsidP="00A93E6A">
      <w:pPr>
        <w:rPr>
          <w:noProof w:val="0"/>
        </w:rPr>
      </w:pPr>
      <w:r w:rsidRPr="00A344F1">
        <w:rPr>
          <w:noProof w:val="0"/>
        </w:rPr>
        <w:t xml:space="preserve">De algemene opdracht voor deze PVB is: ‘Coach bij een wedstrijd’. Deze opdracht voer je uit aan de hand van vier deelopdrachten. </w:t>
      </w:r>
    </w:p>
    <w:p w14:paraId="3478E4C5" w14:textId="77777777" w:rsidR="00A93E6A" w:rsidRPr="00A344F1" w:rsidRDefault="00A93E6A" w:rsidP="00A93E6A">
      <w:pPr>
        <w:rPr>
          <w:rFonts w:eastAsia="Calibri" w:cs="Arial"/>
          <w:noProof w:val="0"/>
          <w:color w:val="000000"/>
          <w:sz w:val="22"/>
          <w:szCs w:val="22"/>
          <w:lang w:eastAsia="en-US"/>
        </w:rPr>
      </w:pPr>
    </w:p>
    <w:p w14:paraId="1CED2B17" w14:textId="77777777" w:rsidR="00A93E6A" w:rsidRPr="00A344F1" w:rsidRDefault="00A93E6A" w:rsidP="00A93E6A">
      <w:pPr>
        <w:rPr>
          <w:noProof w:val="0"/>
        </w:rPr>
      </w:pPr>
      <w:r w:rsidRPr="00A344F1">
        <w:rPr>
          <w:noProof w:val="0"/>
        </w:rPr>
        <w:t xml:space="preserve">De vier deelopdrachten hebben betrekking op de volgende werkprocessen: </w:t>
      </w:r>
    </w:p>
    <w:p w14:paraId="519ADCCF" w14:textId="77777777" w:rsidR="00A93E6A" w:rsidRPr="00DA492E" w:rsidRDefault="00A93E6A" w:rsidP="00A93E6A">
      <w:pPr>
        <w:pStyle w:val="Opsomming"/>
        <w:rPr>
          <w:b/>
          <w:noProof w:val="0"/>
        </w:rPr>
      </w:pPr>
      <w:r w:rsidRPr="00DA492E">
        <w:rPr>
          <w:b/>
          <w:noProof w:val="0"/>
        </w:rPr>
        <w:t xml:space="preserve">3.2.1 Begeleidt </w:t>
      </w:r>
      <w:r w:rsidRPr="00DA492E">
        <w:rPr>
          <w:b/>
          <w:noProof w:val="0"/>
          <w:color w:val="FF0000"/>
        </w:rPr>
        <w:t>sporters</w:t>
      </w:r>
      <w:r w:rsidRPr="00DA492E">
        <w:rPr>
          <w:b/>
          <w:noProof w:val="0"/>
        </w:rPr>
        <w:t xml:space="preserve"> bij wedstrijden;</w:t>
      </w:r>
    </w:p>
    <w:p w14:paraId="3D15C7AB" w14:textId="77777777" w:rsidR="00A93E6A" w:rsidRPr="00DA492E" w:rsidRDefault="00A93E6A" w:rsidP="00A93E6A">
      <w:pPr>
        <w:pStyle w:val="Opsomming"/>
        <w:rPr>
          <w:b/>
          <w:noProof w:val="0"/>
        </w:rPr>
      </w:pPr>
      <w:r w:rsidRPr="00DA492E">
        <w:rPr>
          <w:b/>
          <w:noProof w:val="0"/>
        </w:rPr>
        <w:t>3.2.2 Bereidt wedstrijden voor;</w:t>
      </w:r>
    </w:p>
    <w:p w14:paraId="0799B621" w14:textId="77777777" w:rsidR="00A93E6A" w:rsidRPr="00DA492E" w:rsidRDefault="00A93E6A" w:rsidP="00A93E6A">
      <w:pPr>
        <w:pStyle w:val="Opsomming"/>
        <w:rPr>
          <w:b/>
          <w:noProof w:val="0"/>
        </w:rPr>
      </w:pPr>
      <w:r w:rsidRPr="00DA492E">
        <w:rPr>
          <w:b/>
          <w:noProof w:val="0"/>
        </w:rPr>
        <w:t>3.2.3 Geeft aanwijzingen;</w:t>
      </w:r>
    </w:p>
    <w:p w14:paraId="2EECBCA6" w14:textId="77777777" w:rsidR="00A93E6A" w:rsidRPr="00DA492E" w:rsidRDefault="00A93E6A" w:rsidP="00A93E6A">
      <w:pPr>
        <w:pStyle w:val="Opsomming"/>
        <w:rPr>
          <w:b/>
          <w:noProof w:val="0"/>
        </w:rPr>
      </w:pPr>
      <w:r w:rsidRPr="00DA492E">
        <w:rPr>
          <w:b/>
          <w:noProof w:val="0"/>
        </w:rPr>
        <w:t>3.2.4 Evalueert wedstrijden.</w:t>
      </w:r>
    </w:p>
    <w:p w14:paraId="4B0DE9AC" w14:textId="77777777" w:rsidR="00A93E6A" w:rsidRPr="00A344F1" w:rsidRDefault="00A93E6A" w:rsidP="00A93E6A">
      <w:pPr>
        <w:pStyle w:val="Kop2"/>
        <w:numPr>
          <w:ilvl w:val="0"/>
          <w:numId w:val="35"/>
        </w:numPr>
        <w:rPr>
          <w:noProof w:val="0"/>
        </w:rPr>
      </w:pPr>
      <w:bookmarkStart w:id="96" w:name="_Toc342428194"/>
      <w:bookmarkStart w:id="97" w:name="_Toc350365951"/>
      <w:bookmarkStart w:id="98" w:name="_Toc474264287"/>
      <w:bookmarkStart w:id="99" w:name="_Toc355508838"/>
      <w:r w:rsidRPr="00A344F1">
        <w:rPr>
          <w:noProof w:val="0"/>
        </w:rPr>
        <w:t>Eisen voor toelating PVB</w:t>
      </w:r>
      <w:bookmarkEnd w:id="96"/>
      <w:bookmarkEnd w:id="97"/>
      <w:bookmarkEnd w:id="98"/>
      <w:bookmarkEnd w:id="99"/>
      <w:r w:rsidRPr="00A344F1">
        <w:rPr>
          <w:noProof w:val="0"/>
        </w:rPr>
        <w:t xml:space="preserve"> </w:t>
      </w:r>
    </w:p>
    <w:p w14:paraId="6FCA3C41" w14:textId="77777777" w:rsidR="00A93E6A" w:rsidRPr="00A344F1" w:rsidRDefault="00A93E6A" w:rsidP="00A93E6A">
      <w:pPr>
        <w:rPr>
          <w:noProof w:val="0"/>
        </w:rPr>
      </w:pPr>
    </w:p>
    <w:p w14:paraId="3C768279" w14:textId="5CD0A439" w:rsidR="00A93E6A" w:rsidRPr="00A344F1" w:rsidRDefault="00A93E6A" w:rsidP="00A93E6A">
      <w:pPr>
        <w:rPr>
          <w:noProof w:val="0"/>
        </w:rPr>
      </w:pPr>
      <w:r w:rsidRPr="00A344F1">
        <w:rPr>
          <w:noProof w:val="0"/>
        </w:rPr>
        <w:t>Je wordt toegelaten tot de PVB als je voldoet aan de volgende eisen:</w:t>
      </w:r>
      <w:r w:rsidR="005E1D77">
        <w:rPr>
          <w:noProof w:val="0"/>
        </w:rPr>
        <w:t xml:space="preserve"> </w:t>
      </w:r>
    </w:p>
    <w:p w14:paraId="29783559" w14:textId="3B396D3D" w:rsidR="00A93E6A" w:rsidRPr="00DA492E" w:rsidRDefault="00DA492E" w:rsidP="00A93E6A">
      <w:pPr>
        <w:pStyle w:val="Opsomming"/>
        <w:rPr>
          <w:b/>
          <w:noProof w:val="0"/>
        </w:rPr>
      </w:pPr>
      <w:r w:rsidRPr="00DA492E">
        <w:rPr>
          <w:b/>
          <w:noProof w:val="0"/>
        </w:rPr>
        <w:t xml:space="preserve">Je </w:t>
      </w:r>
      <w:r w:rsidR="00A93E6A" w:rsidRPr="00DA492E">
        <w:rPr>
          <w:b/>
          <w:noProof w:val="0"/>
        </w:rPr>
        <w:t xml:space="preserve">bent minstens </w:t>
      </w:r>
      <w:r w:rsidR="00A93E6A" w:rsidRPr="00DA492E">
        <w:rPr>
          <w:b/>
          <w:noProof w:val="0"/>
          <w:color w:val="FF0000"/>
        </w:rPr>
        <w:t>18</w:t>
      </w:r>
      <w:r w:rsidR="00A93E6A" w:rsidRPr="00DA492E">
        <w:rPr>
          <w:b/>
          <w:noProof w:val="0"/>
        </w:rPr>
        <w:t xml:space="preserve"> jaar oud;</w:t>
      </w:r>
    </w:p>
    <w:p w14:paraId="03A36590" w14:textId="6DFD304A" w:rsidR="00A93E6A" w:rsidRPr="00DA492E" w:rsidRDefault="00DA492E" w:rsidP="00A93E6A">
      <w:pPr>
        <w:pStyle w:val="Opsomming"/>
        <w:rPr>
          <w:b/>
          <w:noProof w:val="0"/>
          <w:color w:val="FF0000"/>
        </w:rPr>
      </w:pPr>
      <w:r w:rsidRPr="00DA492E">
        <w:rPr>
          <w:b/>
          <w:noProof w:val="0"/>
          <w:color w:val="FF0000"/>
        </w:rPr>
        <w:t xml:space="preserve">Je </w:t>
      </w:r>
      <w:r w:rsidR="00A93E6A" w:rsidRPr="00DA492E">
        <w:rPr>
          <w:b/>
          <w:noProof w:val="0"/>
          <w:color w:val="FF0000"/>
        </w:rPr>
        <w:t>hebt het diploma trainer-coach 3;</w:t>
      </w:r>
    </w:p>
    <w:p w14:paraId="2E7BEAB4" w14:textId="77D5DC2B" w:rsidR="00A93E6A" w:rsidRPr="00DA492E" w:rsidRDefault="00DA492E" w:rsidP="00A93E6A">
      <w:pPr>
        <w:pStyle w:val="Opsomming"/>
        <w:rPr>
          <w:b/>
          <w:noProof w:val="0"/>
          <w:color w:val="FF0000"/>
        </w:rPr>
      </w:pPr>
      <w:r w:rsidRPr="00DA492E">
        <w:rPr>
          <w:b/>
          <w:noProof w:val="0"/>
          <w:color w:val="FF0000"/>
        </w:rPr>
        <w:t xml:space="preserve">Je </w:t>
      </w:r>
      <w:r w:rsidR="00A93E6A" w:rsidRPr="00DA492E">
        <w:rPr>
          <w:b/>
          <w:noProof w:val="0"/>
          <w:color w:val="FF0000"/>
        </w:rPr>
        <w:t>beschikt over kwalificatie … deelkwalificat</w:t>
      </w:r>
      <w:r w:rsidR="008D2E40">
        <w:rPr>
          <w:b/>
          <w:noProof w:val="0"/>
          <w:color w:val="FF0000"/>
        </w:rPr>
        <w:t>ie … en/of eigen vaardigheden …</w:t>
      </w:r>
      <w:r w:rsidR="00A93E6A" w:rsidRPr="00DA492E">
        <w:rPr>
          <w:b/>
          <w:noProof w:val="0"/>
          <w:color w:val="FF0000"/>
        </w:rPr>
        <w:t>;</w:t>
      </w:r>
    </w:p>
    <w:p w14:paraId="62E7C75E" w14:textId="5082D884" w:rsidR="00A93E6A" w:rsidRPr="00DA492E" w:rsidRDefault="00DA492E" w:rsidP="00A93E6A">
      <w:pPr>
        <w:pStyle w:val="Opsomming"/>
        <w:rPr>
          <w:b/>
          <w:noProof w:val="0"/>
          <w:color w:val="FF0000"/>
        </w:rPr>
      </w:pPr>
      <w:r w:rsidRPr="00DA492E">
        <w:rPr>
          <w:b/>
          <w:noProof w:val="0"/>
          <w:color w:val="FF0000"/>
        </w:rPr>
        <w:t xml:space="preserve">Je </w:t>
      </w:r>
      <w:r w:rsidR="00A93E6A" w:rsidRPr="00DA492E">
        <w:rPr>
          <w:b/>
          <w:noProof w:val="0"/>
          <w:color w:val="FF0000"/>
        </w:rPr>
        <w:t>bent lid van de bond;</w:t>
      </w:r>
    </w:p>
    <w:p w14:paraId="70D84207" w14:textId="451F7DEE" w:rsidR="00A93E6A" w:rsidRPr="00DA492E" w:rsidRDefault="00DA492E" w:rsidP="00A93E6A">
      <w:pPr>
        <w:pStyle w:val="Opsomming"/>
        <w:rPr>
          <w:b/>
          <w:noProof w:val="0"/>
          <w:color w:val="FF0000"/>
        </w:rPr>
      </w:pPr>
      <w:r w:rsidRPr="00DA492E">
        <w:rPr>
          <w:b/>
          <w:noProof w:val="0"/>
          <w:color w:val="FF0000"/>
        </w:rPr>
        <w:t xml:space="preserve">Je </w:t>
      </w:r>
      <w:r w:rsidR="00A93E6A" w:rsidRPr="00DA492E">
        <w:rPr>
          <w:b/>
          <w:noProof w:val="0"/>
          <w:color w:val="FF0000"/>
        </w:rPr>
        <w:t>hebt het inschrijfgeld voor de PVB betaald.</w:t>
      </w:r>
    </w:p>
    <w:p w14:paraId="336A016D" w14:textId="77777777" w:rsidR="00A93E6A" w:rsidRPr="00A344F1" w:rsidRDefault="00A93E6A" w:rsidP="00A93E6A">
      <w:pPr>
        <w:pStyle w:val="Kop2"/>
        <w:numPr>
          <w:ilvl w:val="0"/>
          <w:numId w:val="35"/>
        </w:numPr>
        <w:rPr>
          <w:noProof w:val="0"/>
        </w:rPr>
      </w:pPr>
      <w:bookmarkStart w:id="100" w:name="_Toc342428195"/>
      <w:bookmarkStart w:id="101" w:name="_Toc350365952"/>
      <w:bookmarkStart w:id="102" w:name="_Toc474264288"/>
      <w:bookmarkStart w:id="103" w:name="_Toc355508839"/>
      <w:r w:rsidRPr="00A344F1">
        <w:rPr>
          <w:noProof w:val="0"/>
        </w:rPr>
        <w:t>Onderdelen PVB</w:t>
      </w:r>
      <w:bookmarkEnd w:id="100"/>
      <w:bookmarkEnd w:id="101"/>
      <w:bookmarkEnd w:id="102"/>
      <w:bookmarkEnd w:id="103"/>
      <w:r w:rsidRPr="00A344F1">
        <w:rPr>
          <w:noProof w:val="0"/>
        </w:rPr>
        <w:t xml:space="preserve"> </w:t>
      </w:r>
    </w:p>
    <w:p w14:paraId="04C5883F" w14:textId="77777777" w:rsidR="00A93E6A" w:rsidRPr="00A344F1" w:rsidRDefault="00A93E6A" w:rsidP="00A93E6A">
      <w:pPr>
        <w:rPr>
          <w:noProof w:val="0"/>
        </w:rPr>
      </w:pPr>
    </w:p>
    <w:p w14:paraId="29087D9A" w14:textId="66CE800F" w:rsidR="00A93E6A" w:rsidRPr="00A344F1" w:rsidRDefault="00A93E6A" w:rsidP="00A93E6A">
      <w:pPr>
        <w:rPr>
          <w:noProof w:val="0"/>
        </w:rPr>
      </w:pPr>
      <w:r w:rsidRPr="00A344F1">
        <w:rPr>
          <w:noProof w:val="0"/>
        </w:rPr>
        <w:t xml:space="preserve">De PVB bestaat uit een portfoliobeoordeling en een praktijkbeoordeling. Een portfoliobeoordeling bestaat uit een beoordeling van het portfolio </w:t>
      </w:r>
      <w:r w:rsidRPr="00A344F1">
        <w:rPr>
          <w:noProof w:val="0"/>
          <w:color w:val="FF0000"/>
        </w:rPr>
        <w:t xml:space="preserve">en een aanvullend reflectie-interview </w:t>
      </w:r>
      <w:r w:rsidRPr="00A344F1">
        <w:rPr>
          <w:noProof w:val="0"/>
        </w:rPr>
        <w:t>door de PVB-beoordelaar. De praktijkbeoordeling</w:t>
      </w:r>
      <w:r w:rsidR="005E1D77">
        <w:rPr>
          <w:noProof w:val="0"/>
        </w:rPr>
        <w:t xml:space="preserve"> </w:t>
      </w:r>
      <w:r w:rsidRPr="00A344F1">
        <w:rPr>
          <w:noProof w:val="0"/>
        </w:rPr>
        <w:t xml:space="preserve">wordt afgerond met een reflectie-interview. De praktijk duurt </w:t>
      </w:r>
      <w:r w:rsidRPr="00A344F1">
        <w:rPr>
          <w:noProof w:val="0"/>
          <w:color w:val="FF0000"/>
        </w:rPr>
        <w:t>maximaal</w:t>
      </w:r>
      <w:r w:rsidRPr="00A344F1">
        <w:rPr>
          <w:noProof w:val="0"/>
        </w:rPr>
        <w:t xml:space="preserve"> </w:t>
      </w:r>
      <w:r w:rsidRPr="00A344F1">
        <w:rPr>
          <w:noProof w:val="0"/>
          <w:color w:val="FF0000"/>
        </w:rPr>
        <w:t>60</w:t>
      </w:r>
      <w:r w:rsidRPr="00A344F1">
        <w:rPr>
          <w:noProof w:val="0"/>
        </w:rPr>
        <w:t xml:space="preserve"> minuten. Het reflectie-interview gaat over de beoordelingscriteria die zich in de praktijk niet hebben voorgedaan en/of waarover nog twijfel bestaat wat betreft de beheersing. </w:t>
      </w:r>
      <w:r w:rsidRPr="00A344F1">
        <w:rPr>
          <w:noProof w:val="0"/>
          <w:color w:val="FF0000"/>
        </w:rPr>
        <w:t xml:space="preserve">Criteria die in de praktijk of het portfolio als onvoldoende zijn beoordeeld, kunnen in het reflectie-interview niet meer worden omgebogen naar een voldoende. </w:t>
      </w:r>
      <w:r w:rsidRPr="00A344F1">
        <w:rPr>
          <w:noProof w:val="0"/>
        </w:rPr>
        <w:t xml:space="preserve">Een reflectie-interview duurt </w:t>
      </w:r>
      <w:r w:rsidRPr="00A344F1">
        <w:rPr>
          <w:noProof w:val="0"/>
          <w:color w:val="FF0000"/>
        </w:rPr>
        <w:t xml:space="preserve">maximaal 30 </w:t>
      </w:r>
      <w:r w:rsidRPr="00A344F1">
        <w:rPr>
          <w:noProof w:val="0"/>
        </w:rPr>
        <w:t xml:space="preserve">minuten. </w:t>
      </w:r>
    </w:p>
    <w:p w14:paraId="45C756EF" w14:textId="77777777" w:rsidR="00A93E6A" w:rsidRPr="00A344F1" w:rsidRDefault="00A93E6A" w:rsidP="00A93E6A">
      <w:pPr>
        <w:rPr>
          <w:noProof w:val="0"/>
        </w:rPr>
      </w:pPr>
    </w:p>
    <w:p w14:paraId="53EDE978" w14:textId="642EDBFD" w:rsidR="00A93E6A" w:rsidRPr="00A344F1" w:rsidRDefault="00A93E6A" w:rsidP="00A93E6A">
      <w:pPr>
        <w:rPr>
          <w:noProof w:val="0"/>
        </w:rPr>
      </w:pPr>
      <w:r w:rsidRPr="00A344F1">
        <w:rPr>
          <w:noProof w:val="0"/>
        </w:rPr>
        <w:t xml:space="preserve">De beoordelingscriteria staan in de protocollen van PVB 4.2. </w:t>
      </w:r>
    </w:p>
    <w:p w14:paraId="692295EE" w14:textId="77777777" w:rsidR="00A93E6A" w:rsidRPr="00A344F1" w:rsidRDefault="00A93E6A" w:rsidP="00A93E6A">
      <w:pPr>
        <w:pStyle w:val="Kop2"/>
        <w:numPr>
          <w:ilvl w:val="0"/>
          <w:numId w:val="35"/>
        </w:numPr>
        <w:rPr>
          <w:noProof w:val="0"/>
        </w:rPr>
      </w:pPr>
      <w:bookmarkStart w:id="104" w:name="_Toc342428196"/>
      <w:bookmarkStart w:id="105" w:name="_Toc350365953"/>
      <w:bookmarkStart w:id="106" w:name="_Toc474264289"/>
      <w:bookmarkStart w:id="107" w:name="_Toc355508840"/>
      <w:r w:rsidRPr="00A344F1">
        <w:rPr>
          <w:noProof w:val="0"/>
        </w:rPr>
        <w:t>Afnamecondities</w:t>
      </w:r>
      <w:bookmarkEnd w:id="104"/>
      <w:bookmarkEnd w:id="105"/>
      <w:bookmarkEnd w:id="106"/>
      <w:bookmarkEnd w:id="107"/>
      <w:r w:rsidRPr="00A344F1">
        <w:rPr>
          <w:noProof w:val="0"/>
        </w:rPr>
        <w:t xml:space="preserve"> </w:t>
      </w:r>
    </w:p>
    <w:p w14:paraId="6EDEB688" w14:textId="77777777" w:rsidR="00A93E6A" w:rsidRPr="00A344F1" w:rsidRDefault="00A93E6A" w:rsidP="00A93E6A">
      <w:pPr>
        <w:rPr>
          <w:noProof w:val="0"/>
        </w:rPr>
      </w:pPr>
    </w:p>
    <w:p w14:paraId="710D6EE6" w14:textId="77777777" w:rsidR="00A93E6A" w:rsidRPr="00A344F1" w:rsidRDefault="00A93E6A" w:rsidP="00DA492E">
      <w:r w:rsidRPr="00A344F1">
        <w:t xml:space="preserve">Het portfolio heeft betrekking op wedstrijdvoorbereiding en analyses van de eigen </w:t>
      </w:r>
      <w:r w:rsidRPr="00A344F1">
        <w:rPr>
          <w:color w:val="FF0000"/>
        </w:rPr>
        <w:t>sporters</w:t>
      </w:r>
      <w:r w:rsidRPr="00A344F1">
        <w:t xml:space="preserve"> en van tegenstanders. </w:t>
      </w:r>
    </w:p>
    <w:p w14:paraId="2B64522F" w14:textId="2D16A76B" w:rsidR="00DA492E" w:rsidRDefault="00A93E6A" w:rsidP="00DA492E">
      <w:r w:rsidRPr="00A344F1">
        <w:t xml:space="preserve">Je coacht </w:t>
      </w:r>
      <w:r w:rsidRPr="00A344F1">
        <w:rPr>
          <w:color w:val="FF0000"/>
        </w:rPr>
        <w:t>sporters</w:t>
      </w:r>
      <w:r w:rsidRPr="00A344F1">
        <w:t xml:space="preserve"> voor, tijdens en na een wedstrijd. De wedstrijd is van </w:t>
      </w:r>
      <w:r w:rsidRPr="00A344F1">
        <w:rPr>
          <w:color w:val="FF0000"/>
        </w:rPr>
        <w:t>topregionaal of subtop nationaal</w:t>
      </w:r>
      <w:r w:rsidRPr="00A344F1">
        <w:t xml:space="preserve"> niveau en wordt georganiseerd door </w:t>
      </w:r>
      <w:r w:rsidRPr="00A344F1">
        <w:rPr>
          <w:color w:val="FF0000"/>
        </w:rPr>
        <w:t>een geleding van</w:t>
      </w:r>
      <w:r w:rsidRPr="00A344F1">
        <w:t xml:space="preserve"> de bond. </w:t>
      </w:r>
    </w:p>
    <w:p w14:paraId="59216F10" w14:textId="77777777" w:rsidR="00DA492E" w:rsidRDefault="00DA492E">
      <w:pPr>
        <w:spacing w:after="200"/>
      </w:pPr>
      <w:r>
        <w:br w:type="page"/>
      </w:r>
    </w:p>
    <w:p w14:paraId="42B1ACD1" w14:textId="77777777" w:rsidR="00A93E6A" w:rsidRPr="00A344F1" w:rsidRDefault="00A93E6A" w:rsidP="00A93E6A">
      <w:pPr>
        <w:pStyle w:val="Kop2"/>
        <w:numPr>
          <w:ilvl w:val="0"/>
          <w:numId w:val="35"/>
        </w:numPr>
        <w:rPr>
          <w:noProof w:val="0"/>
        </w:rPr>
      </w:pPr>
      <w:bookmarkStart w:id="108" w:name="_Toc342428197"/>
      <w:bookmarkStart w:id="109" w:name="_Toc350365954"/>
      <w:bookmarkStart w:id="110" w:name="_Toc474264290"/>
      <w:bookmarkStart w:id="111" w:name="_Toc355508841"/>
      <w:r w:rsidRPr="00A344F1">
        <w:rPr>
          <w:noProof w:val="0"/>
        </w:rPr>
        <w:lastRenderedPageBreak/>
        <w:t>Richtlijnen</w:t>
      </w:r>
      <w:bookmarkEnd w:id="108"/>
      <w:bookmarkEnd w:id="109"/>
      <w:bookmarkEnd w:id="110"/>
      <w:bookmarkEnd w:id="111"/>
      <w:r w:rsidRPr="00A344F1">
        <w:rPr>
          <w:noProof w:val="0"/>
        </w:rPr>
        <w:t xml:space="preserve"> </w:t>
      </w:r>
    </w:p>
    <w:p w14:paraId="353F9C4D" w14:textId="77777777" w:rsidR="00A93E6A" w:rsidRPr="00A344F1" w:rsidRDefault="00A93E6A" w:rsidP="00A93E6A">
      <w:pPr>
        <w:rPr>
          <w:noProof w:val="0"/>
        </w:rPr>
      </w:pPr>
    </w:p>
    <w:p w14:paraId="645C0FA9" w14:textId="77777777" w:rsidR="00A93E6A" w:rsidRPr="00A344F1" w:rsidRDefault="00A93E6A" w:rsidP="00A93E6A">
      <w:pPr>
        <w:pStyle w:val="Kop5"/>
        <w:numPr>
          <w:ilvl w:val="1"/>
          <w:numId w:val="35"/>
        </w:numPr>
        <w:rPr>
          <w:noProof w:val="0"/>
        </w:rPr>
      </w:pPr>
      <w:r w:rsidRPr="00A344F1">
        <w:rPr>
          <w:noProof w:val="0"/>
        </w:rPr>
        <w:t>Informatie</w:t>
      </w:r>
    </w:p>
    <w:p w14:paraId="3AD1B07E" w14:textId="77777777" w:rsidR="00A93E6A" w:rsidRPr="00A344F1" w:rsidRDefault="00A93E6A" w:rsidP="00A93E6A">
      <w:pPr>
        <w:rPr>
          <w:noProof w:val="0"/>
        </w:rPr>
      </w:pPr>
    </w:p>
    <w:p w14:paraId="196CB368" w14:textId="77777777" w:rsidR="00A93E6A" w:rsidRPr="00A344F1" w:rsidRDefault="00A93E6A" w:rsidP="00A93E6A">
      <w:pPr>
        <w:rPr>
          <w:noProof w:val="0"/>
          <w:color w:val="FF0000"/>
        </w:rPr>
      </w:pPr>
      <w:r w:rsidRPr="00A344F1">
        <w:rPr>
          <w:noProof w:val="0"/>
        </w:rPr>
        <w:t xml:space="preserve">Informatie over de PVB staat in deze PVB-beschrijving, het toetsplan voor kwalificatie </w:t>
      </w:r>
      <w:r w:rsidRPr="00A344F1">
        <w:rPr>
          <w:noProof w:val="0"/>
          <w:color w:val="FF0000"/>
        </w:rPr>
        <w:t>trainer-coach</w:t>
      </w:r>
      <w:r w:rsidRPr="00A344F1">
        <w:rPr>
          <w:noProof w:val="0"/>
        </w:rPr>
        <w:t xml:space="preserve"> 4 en het Toetsreglement sport. Deze documenten zijn te vinden op </w:t>
      </w:r>
      <w:r w:rsidRPr="00A344F1">
        <w:rPr>
          <w:rStyle w:val="Standaard1roodChar"/>
          <w:rFonts w:eastAsiaTheme="minorHAnsi"/>
          <w:noProof w:val="0"/>
        </w:rPr>
        <w:t>www. ...</w:t>
      </w:r>
      <w:r>
        <w:rPr>
          <w:rStyle w:val="Standaard1roodChar"/>
          <w:rFonts w:eastAsiaTheme="minorHAnsi"/>
          <w:noProof w:val="0"/>
        </w:rPr>
        <w:t xml:space="preserve"> </w:t>
      </w:r>
      <w:r w:rsidRPr="00A344F1">
        <w:rPr>
          <w:rStyle w:val="Standaard1roodChar"/>
          <w:rFonts w:eastAsiaTheme="minorHAnsi"/>
          <w:noProof w:val="0"/>
        </w:rPr>
        <w:t>.nl</w:t>
      </w:r>
      <w:r w:rsidRPr="00A344F1">
        <w:rPr>
          <w:noProof w:val="0"/>
          <w:color w:val="FF0000"/>
        </w:rPr>
        <w:t xml:space="preserve">. </w:t>
      </w:r>
    </w:p>
    <w:p w14:paraId="7A2B6A41" w14:textId="77777777" w:rsidR="00A93E6A" w:rsidRPr="00A344F1" w:rsidRDefault="00A93E6A" w:rsidP="00A93E6A">
      <w:pPr>
        <w:pStyle w:val="Standaard1"/>
      </w:pPr>
    </w:p>
    <w:p w14:paraId="6E9838C5" w14:textId="77777777" w:rsidR="00A93E6A" w:rsidRPr="00A344F1" w:rsidRDefault="00A93E6A" w:rsidP="00A93E6A">
      <w:pPr>
        <w:pStyle w:val="Kop5"/>
        <w:numPr>
          <w:ilvl w:val="1"/>
          <w:numId w:val="35"/>
        </w:numPr>
        <w:rPr>
          <w:noProof w:val="0"/>
        </w:rPr>
      </w:pPr>
      <w:r w:rsidRPr="00A344F1">
        <w:rPr>
          <w:noProof w:val="0"/>
        </w:rPr>
        <w:t>Inschrijvingsprocedure</w:t>
      </w:r>
    </w:p>
    <w:p w14:paraId="60C6D2D4" w14:textId="77777777" w:rsidR="00A93E6A" w:rsidRPr="00A344F1" w:rsidRDefault="00A93E6A" w:rsidP="00A93E6A">
      <w:pPr>
        <w:rPr>
          <w:noProof w:val="0"/>
        </w:rPr>
      </w:pPr>
    </w:p>
    <w:p w14:paraId="4692F332" w14:textId="5DEBCF83" w:rsidR="00A93E6A" w:rsidRPr="00A344F1" w:rsidRDefault="00A93E6A" w:rsidP="00A93E6A">
      <w:pPr>
        <w:rPr>
          <w:noProof w:val="0"/>
        </w:rPr>
      </w:pPr>
      <w:r w:rsidRPr="00A344F1">
        <w:rPr>
          <w:noProof w:val="0"/>
        </w:rPr>
        <w:t xml:space="preserve">Je schrijft je in voor de PVB door </w:t>
      </w:r>
      <w:r w:rsidRPr="00A344F1">
        <w:rPr>
          <w:noProof w:val="0"/>
          <w:color w:val="FF0000"/>
        </w:rPr>
        <w:t>het portfolio naar het bondsbureau te versturen</w:t>
      </w:r>
      <w:r w:rsidRPr="00A344F1">
        <w:rPr>
          <w:noProof w:val="0"/>
        </w:rPr>
        <w:t xml:space="preserve">. De toetsingscommissie bevestigt schriftelijk </w:t>
      </w:r>
      <w:r w:rsidRPr="00A344F1">
        <w:rPr>
          <w:noProof w:val="0"/>
          <w:color w:val="FF0000"/>
        </w:rPr>
        <w:t>de ontvangst van het portfolio en bevestigt daarmee</w:t>
      </w:r>
      <w:r w:rsidRPr="00A344F1">
        <w:rPr>
          <w:noProof w:val="0"/>
        </w:rPr>
        <w:t xml:space="preserve"> de inschrijving voor de PVB. Namens de</w:t>
      </w:r>
      <w:r w:rsidR="005E1D77">
        <w:rPr>
          <w:noProof w:val="0"/>
        </w:rPr>
        <w:t xml:space="preserve"> </w:t>
      </w:r>
      <w:r w:rsidRPr="00A344F1">
        <w:rPr>
          <w:noProof w:val="0"/>
        </w:rPr>
        <w:t xml:space="preserve">toetsingscommissie ontvang je informatie over de praktijkbeoordeling. </w:t>
      </w:r>
    </w:p>
    <w:p w14:paraId="0E889963" w14:textId="77777777" w:rsidR="00A93E6A" w:rsidRPr="00A344F1" w:rsidRDefault="00A93E6A" w:rsidP="00A93E6A">
      <w:pPr>
        <w:pStyle w:val="Standaard1"/>
      </w:pPr>
    </w:p>
    <w:p w14:paraId="297124BC" w14:textId="77777777" w:rsidR="00A93E6A" w:rsidRPr="00A344F1" w:rsidRDefault="00A93E6A" w:rsidP="00A93E6A">
      <w:pPr>
        <w:pStyle w:val="Kop5"/>
        <w:numPr>
          <w:ilvl w:val="1"/>
          <w:numId w:val="35"/>
        </w:numPr>
        <w:rPr>
          <w:noProof w:val="0"/>
        </w:rPr>
      </w:pPr>
      <w:r w:rsidRPr="00A344F1">
        <w:rPr>
          <w:noProof w:val="0"/>
        </w:rPr>
        <w:t>Voorbereiding kandidaat</w:t>
      </w:r>
    </w:p>
    <w:p w14:paraId="749B1BDB" w14:textId="77777777" w:rsidR="00A93E6A" w:rsidRPr="00A344F1" w:rsidRDefault="00A93E6A" w:rsidP="00A93E6A">
      <w:pPr>
        <w:rPr>
          <w:noProof w:val="0"/>
        </w:rPr>
      </w:pPr>
    </w:p>
    <w:p w14:paraId="7D889F69" w14:textId="77777777" w:rsidR="00A93E6A" w:rsidRPr="00A344F1" w:rsidRDefault="00A93E6A" w:rsidP="00A93E6A">
      <w:pPr>
        <w:rPr>
          <w:noProof w:val="0"/>
        </w:rPr>
      </w:pPr>
      <w:r w:rsidRPr="00A344F1">
        <w:rPr>
          <w:noProof w:val="0"/>
        </w:rPr>
        <w:t xml:space="preserve">Voor de portfoliobeoordeling wordt geen aparte voorbereidingen van je verwacht. </w:t>
      </w:r>
    </w:p>
    <w:p w14:paraId="7D586CE9" w14:textId="77777777" w:rsidR="00A93E6A" w:rsidRPr="00A344F1" w:rsidRDefault="00A93E6A" w:rsidP="00A93E6A">
      <w:pPr>
        <w:rPr>
          <w:noProof w:val="0"/>
        </w:rPr>
      </w:pPr>
      <w:r w:rsidRPr="00A344F1">
        <w:rPr>
          <w:noProof w:val="0"/>
        </w:rPr>
        <w:t xml:space="preserve">Voor de praktijkbeoordeling ben je verantwoordelijk dat de wedstrijd voldoet aan de criteria die zijn gesteld in de afnamecondities. </w:t>
      </w:r>
    </w:p>
    <w:p w14:paraId="44572AE5" w14:textId="77777777" w:rsidR="00A93E6A" w:rsidRPr="00A344F1" w:rsidRDefault="00A93E6A" w:rsidP="00A93E6A">
      <w:pPr>
        <w:pStyle w:val="Standaard1rood"/>
      </w:pPr>
    </w:p>
    <w:p w14:paraId="5F155D98" w14:textId="77777777" w:rsidR="00A93E6A" w:rsidRPr="00A344F1" w:rsidRDefault="00A93E6A" w:rsidP="00A93E6A">
      <w:pPr>
        <w:pStyle w:val="Kop5"/>
        <w:numPr>
          <w:ilvl w:val="1"/>
          <w:numId w:val="35"/>
        </w:numPr>
        <w:rPr>
          <w:noProof w:val="0"/>
        </w:rPr>
      </w:pPr>
      <w:r w:rsidRPr="00A344F1">
        <w:rPr>
          <w:noProof w:val="0"/>
        </w:rPr>
        <w:t>PVB-beoordelaar</w:t>
      </w:r>
    </w:p>
    <w:p w14:paraId="51B47838" w14:textId="77777777" w:rsidR="00A93E6A" w:rsidRPr="00A344F1" w:rsidRDefault="00A93E6A" w:rsidP="00A93E6A">
      <w:pPr>
        <w:rPr>
          <w:noProof w:val="0"/>
        </w:rPr>
      </w:pPr>
    </w:p>
    <w:p w14:paraId="1374DAAE" w14:textId="77777777" w:rsidR="00A93E6A" w:rsidRPr="00DA492E" w:rsidRDefault="00A93E6A" w:rsidP="00DA492E">
      <w:r w:rsidRPr="00DA492E">
        <w:t xml:space="preserve">Elk PVB-onderdeel wordt afgenomen door </w:t>
      </w:r>
      <w:r w:rsidRPr="00DA492E">
        <w:rPr>
          <w:color w:val="FF0000"/>
        </w:rPr>
        <w:t>één</w:t>
      </w:r>
      <w:r w:rsidRPr="00DA492E">
        <w:t xml:space="preserve"> PVB-beoordelaar. De PVB-beoordelaar wordt aangewezen door de toetsingscommissie van de </w:t>
      </w:r>
      <w:r w:rsidRPr="00DA492E">
        <w:rPr>
          <w:color w:val="FF0000"/>
        </w:rPr>
        <w:t>sportbond. Indien voor meerdere PVB-beoordelaars wordt gekozen, dan moeten ze ieder voor zich en zonder overleg tot een beoordeling komen.</w:t>
      </w:r>
    </w:p>
    <w:p w14:paraId="04F612FE" w14:textId="77777777" w:rsidR="00A93E6A" w:rsidRPr="00A344F1" w:rsidRDefault="00A93E6A" w:rsidP="00A93E6A">
      <w:pPr>
        <w:pStyle w:val="Standaard1"/>
        <w:rPr>
          <w:color w:val="0070C0"/>
        </w:rPr>
      </w:pPr>
    </w:p>
    <w:p w14:paraId="6F433C37" w14:textId="77777777" w:rsidR="00A93E6A" w:rsidRPr="00A344F1" w:rsidRDefault="00A93E6A" w:rsidP="00A93E6A">
      <w:pPr>
        <w:pStyle w:val="Kop5"/>
        <w:numPr>
          <w:ilvl w:val="1"/>
          <w:numId w:val="35"/>
        </w:numPr>
        <w:rPr>
          <w:noProof w:val="0"/>
        </w:rPr>
      </w:pPr>
      <w:r w:rsidRPr="00A344F1">
        <w:rPr>
          <w:noProof w:val="0"/>
        </w:rPr>
        <w:t>Beoordelingen</w:t>
      </w:r>
    </w:p>
    <w:p w14:paraId="0169EEB0" w14:textId="77777777" w:rsidR="00A93E6A" w:rsidRPr="00A344F1" w:rsidRDefault="00A93E6A" w:rsidP="00A93E6A">
      <w:pPr>
        <w:rPr>
          <w:noProof w:val="0"/>
        </w:rPr>
      </w:pPr>
    </w:p>
    <w:p w14:paraId="57F68E35" w14:textId="77777777" w:rsidR="00A93E6A" w:rsidRPr="00A344F1" w:rsidRDefault="00A93E6A" w:rsidP="00A93E6A">
      <w:pPr>
        <w:rPr>
          <w:noProof w:val="0"/>
          <w:color w:val="FF0000"/>
        </w:rPr>
      </w:pPr>
      <w:r>
        <w:rPr>
          <w:noProof w:val="0"/>
        </w:rPr>
        <w:t>De b</w:t>
      </w:r>
      <w:r w:rsidRPr="00A344F1">
        <w:rPr>
          <w:noProof w:val="0"/>
        </w:rPr>
        <w:t xml:space="preserve">eoordeling gebeurt aan de hand van de beoordelingscriteria die zijn opgenomen in de protocollen. De beoordelingscriteria zijn geclusterd op basis van de werkprocessen. </w:t>
      </w:r>
    </w:p>
    <w:p w14:paraId="28BA70E8" w14:textId="77777777" w:rsidR="00A93E6A" w:rsidRPr="00A344F1" w:rsidRDefault="00A93E6A" w:rsidP="00A93E6A">
      <w:pPr>
        <w:pStyle w:val="Standaard1"/>
      </w:pPr>
    </w:p>
    <w:p w14:paraId="138A3792" w14:textId="77777777" w:rsidR="00A93E6A" w:rsidRPr="00A344F1" w:rsidRDefault="00A93E6A" w:rsidP="00A93E6A">
      <w:pPr>
        <w:pStyle w:val="Kop5"/>
        <w:numPr>
          <w:ilvl w:val="1"/>
          <w:numId w:val="35"/>
        </w:numPr>
        <w:rPr>
          <w:noProof w:val="0"/>
        </w:rPr>
      </w:pPr>
      <w:r w:rsidRPr="00A344F1">
        <w:rPr>
          <w:noProof w:val="0"/>
        </w:rPr>
        <w:t>Normering</w:t>
      </w:r>
    </w:p>
    <w:p w14:paraId="388293DD" w14:textId="77777777" w:rsidR="00A93E6A" w:rsidRPr="00A344F1" w:rsidRDefault="00A93E6A" w:rsidP="00A93E6A">
      <w:pPr>
        <w:rPr>
          <w:noProof w:val="0"/>
        </w:rPr>
      </w:pPr>
    </w:p>
    <w:p w14:paraId="046F4521" w14:textId="77777777" w:rsidR="00A93E6A" w:rsidRPr="00A344F1" w:rsidRDefault="00A93E6A" w:rsidP="00A93E6A">
      <w:pPr>
        <w:rPr>
          <w:noProof w:val="0"/>
        </w:rPr>
      </w:pPr>
      <w:r w:rsidRPr="00A344F1">
        <w:rPr>
          <w:noProof w:val="0"/>
        </w:rPr>
        <w:t>Om te slagen moeten de portfoliobeoordeling en de praktijkbeoordeling voldoende zijn. Het portfolio is voldoende als</w:t>
      </w:r>
      <w:r w:rsidRPr="00A344F1">
        <w:rPr>
          <w:noProof w:val="0"/>
          <w:color w:val="FF0000"/>
        </w:rPr>
        <w:t xml:space="preserve"> </w:t>
      </w:r>
      <w:r w:rsidRPr="00A344F1">
        <w:rPr>
          <w:noProof w:val="0"/>
        </w:rPr>
        <w:t xml:space="preserve">op </w:t>
      </w:r>
      <w:r w:rsidRPr="00A344F1">
        <w:rPr>
          <w:noProof w:val="0"/>
          <w:color w:val="FF0000"/>
        </w:rPr>
        <w:t xml:space="preserve">alle </w:t>
      </w:r>
      <w:r w:rsidRPr="009A2D6A">
        <w:rPr>
          <w:noProof w:val="0"/>
          <w:color w:val="FF0000"/>
        </w:rPr>
        <w:t>beoordelingscriteria/werkp</w:t>
      </w:r>
      <w:r>
        <w:rPr>
          <w:noProof w:val="0"/>
          <w:color w:val="FF0000"/>
        </w:rPr>
        <w:t>r</w:t>
      </w:r>
      <w:r w:rsidRPr="009A2D6A">
        <w:rPr>
          <w:noProof w:val="0"/>
          <w:color w:val="FF0000"/>
        </w:rPr>
        <w:t>ocessen</w:t>
      </w:r>
      <w:r w:rsidRPr="00A344F1">
        <w:rPr>
          <w:noProof w:val="0"/>
        </w:rPr>
        <w:t xml:space="preserve"> </w:t>
      </w:r>
      <w:r w:rsidRPr="00A344F1">
        <w:rPr>
          <w:noProof w:val="0"/>
          <w:color w:val="FF0000"/>
        </w:rPr>
        <w:t>'voldaan'</w:t>
      </w:r>
      <w:r w:rsidRPr="00A344F1">
        <w:rPr>
          <w:noProof w:val="0"/>
        </w:rPr>
        <w:t xml:space="preserve"> is gescoord. De praktijk is voldoende als</w:t>
      </w:r>
      <w:r w:rsidRPr="00A344F1">
        <w:rPr>
          <w:noProof w:val="0"/>
          <w:color w:val="FF0000"/>
        </w:rPr>
        <w:t xml:space="preserve"> </w:t>
      </w:r>
      <w:r w:rsidRPr="00A344F1">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A344F1">
        <w:rPr>
          <w:noProof w:val="0"/>
        </w:rPr>
        <w:t>is gescoord.</w:t>
      </w:r>
    </w:p>
    <w:p w14:paraId="29EF54F1" w14:textId="77777777" w:rsidR="00A93E6A" w:rsidRPr="00A344F1" w:rsidRDefault="00A93E6A" w:rsidP="00A93E6A">
      <w:pPr>
        <w:pStyle w:val="Standaard1"/>
        <w:rPr>
          <w:color w:val="FF0000"/>
        </w:rPr>
      </w:pPr>
    </w:p>
    <w:p w14:paraId="5D9A60DD" w14:textId="77777777" w:rsidR="00A93E6A" w:rsidRPr="00A344F1" w:rsidRDefault="00A93E6A" w:rsidP="00A93E6A">
      <w:pPr>
        <w:pStyle w:val="Kop5"/>
        <w:numPr>
          <w:ilvl w:val="1"/>
          <w:numId w:val="35"/>
        </w:numPr>
        <w:rPr>
          <w:noProof w:val="0"/>
        </w:rPr>
      </w:pPr>
      <w:r w:rsidRPr="00A344F1">
        <w:rPr>
          <w:noProof w:val="0"/>
        </w:rPr>
        <w:t>Uitslag</w:t>
      </w:r>
    </w:p>
    <w:p w14:paraId="0682EAC9" w14:textId="77777777" w:rsidR="00A93E6A" w:rsidRPr="00A344F1" w:rsidRDefault="00A93E6A" w:rsidP="00A93E6A">
      <w:pPr>
        <w:rPr>
          <w:noProof w:val="0"/>
        </w:rPr>
      </w:pPr>
    </w:p>
    <w:p w14:paraId="6775D518" w14:textId="77777777" w:rsidR="00A93E6A" w:rsidRPr="00A344F1" w:rsidRDefault="00A93E6A" w:rsidP="00A93E6A">
      <w:pPr>
        <w:rPr>
          <w:noProof w:val="0"/>
        </w:rPr>
      </w:pPr>
      <w:r w:rsidRPr="00A344F1">
        <w:rPr>
          <w:noProof w:val="0"/>
        </w:rPr>
        <w:t>De toetsingscommissie stelt de uitslag vast en bericht je binnen</w:t>
      </w:r>
      <w:r w:rsidRPr="00A344F1">
        <w:rPr>
          <w:noProof w:val="0"/>
          <w:color w:val="FF0000"/>
        </w:rPr>
        <w:t xml:space="preserve"> 15 </w:t>
      </w:r>
      <w:r w:rsidRPr="00A344F1">
        <w:rPr>
          <w:noProof w:val="0"/>
        </w:rPr>
        <w:t>werkdagen na de dag van de praktijkbeoordeling.</w:t>
      </w:r>
    </w:p>
    <w:p w14:paraId="1C8D1BB5" w14:textId="77777777" w:rsidR="00A93E6A" w:rsidRPr="00A344F1" w:rsidRDefault="00A93E6A" w:rsidP="00A93E6A">
      <w:pPr>
        <w:pStyle w:val="Standaard1"/>
        <w:rPr>
          <w:color w:val="FF0000"/>
        </w:rPr>
      </w:pPr>
    </w:p>
    <w:p w14:paraId="6C6C9E55" w14:textId="77777777" w:rsidR="00A93E6A" w:rsidRPr="00A344F1" w:rsidRDefault="00A93E6A" w:rsidP="00A93E6A">
      <w:pPr>
        <w:pStyle w:val="Kop5"/>
        <w:numPr>
          <w:ilvl w:val="1"/>
          <w:numId w:val="35"/>
        </w:numPr>
        <w:rPr>
          <w:noProof w:val="0"/>
        </w:rPr>
      </w:pPr>
      <w:r w:rsidRPr="00A344F1">
        <w:rPr>
          <w:noProof w:val="0"/>
        </w:rPr>
        <w:t xml:space="preserve">Herkansing </w:t>
      </w:r>
    </w:p>
    <w:p w14:paraId="1E0309D5" w14:textId="77777777" w:rsidR="00A93E6A" w:rsidRPr="00A344F1" w:rsidRDefault="00A93E6A" w:rsidP="00A93E6A">
      <w:pPr>
        <w:rPr>
          <w:noProof w:val="0"/>
        </w:rPr>
      </w:pPr>
    </w:p>
    <w:p w14:paraId="759CFA08" w14:textId="77777777" w:rsidR="00A93E6A" w:rsidRPr="00A344F1" w:rsidRDefault="00A93E6A" w:rsidP="00A93E6A">
      <w:pPr>
        <w:rPr>
          <w:noProof w:val="0"/>
          <w:color w:val="FF0000"/>
        </w:rPr>
      </w:pPr>
      <w:r w:rsidRPr="00A344F1">
        <w:rPr>
          <w:noProof w:val="0"/>
        </w:rPr>
        <w:t xml:space="preserve">Voorgaande richtlijnen zijn ook van toepassing op een herkansing. Het aantal herkansingen voor de PVB is maximaal </w:t>
      </w:r>
      <w:r w:rsidRPr="00A344F1">
        <w:rPr>
          <w:noProof w:val="0"/>
          <w:color w:val="FF0000"/>
        </w:rPr>
        <w:t>twee</w:t>
      </w:r>
      <w:r w:rsidRPr="00A344F1">
        <w:rPr>
          <w:noProof w:val="0"/>
        </w:rPr>
        <w:t xml:space="preserve">. In totaal heb je dus </w:t>
      </w:r>
      <w:r w:rsidRPr="00A344F1">
        <w:rPr>
          <w:noProof w:val="0"/>
          <w:color w:val="FF0000"/>
        </w:rPr>
        <w:t>drie</w:t>
      </w:r>
      <w:r w:rsidRPr="00A344F1">
        <w:rPr>
          <w:noProof w:val="0"/>
        </w:rPr>
        <w:t xml:space="preserve"> kansen om PVB 4.2 te halen. </w:t>
      </w:r>
      <w:r w:rsidRPr="00A344F1">
        <w:rPr>
          <w:noProof w:val="0"/>
          <w:color w:val="FF0000"/>
        </w:rPr>
        <w:t xml:space="preserve">Hierbij geldt dat er niet langer dan een jaar mag zitten tussen de eerste aanvraag en de laatste herkansing. </w:t>
      </w:r>
    </w:p>
    <w:p w14:paraId="2230F3F4" w14:textId="77777777" w:rsidR="00A93E6A" w:rsidRPr="00A344F1" w:rsidRDefault="00A93E6A" w:rsidP="00A93E6A">
      <w:pPr>
        <w:pStyle w:val="Standaard1"/>
      </w:pPr>
    </w:p>
    <w:p w14:paraId="4B0B929C" w14:textId="77777777" w:rsidR="00A93E6A" w:rsidRPr="00A344F1" w:rsidRDefault="00A93E6A" w:rsidP="00A93E6A">
      <w:pPr>
        <w:pStyle w:val="Kop5"/>
        <w:numPr>
          <w:ilvl w:val="0"/>
          <w:numId w:val="0"/>
        </w:numPr>
        <w:rPr>
          <w:noProof w:val="0"/>
        </w:rPr>
      </w:pPr>
      <w:r w:rsidRPr="00A344F1">
        <w:rPr>
          <w:noProof w:val="0"/>
        </w:rPr>
        <w:t>6.9</w:t>
      </w:r>
      <w:r w:rsidRPr="00A344F1">
        <w:rPr>
          <w:noProof w:val="0"/>
        </w:rPr>
        <w:tab/>
        <w:t xml:space="preserve">Bezwaar of beroep </w:t>
      </w:r>
    </w:p>
    <w:p w14:paraId="160442A4" w14:textId="77777777" w:rsidR="00A93E6A" w:rsidRPr="00A344F1" w:rsidRDefault="00A93E6A" w:rsidP="00A93E6A">
      <w:pPr>
        <w:rPr>
          <w:noProof w:val="0"/>
        </w:rPr>
      </w:pPr>
    </w:p>
    <w:p w14:paraId="3C7D4A7F" w14:textId="77777777" w:rsidR="00A93E6A" w:rsidRPr="00A344F1" w:rsidRDefault="00A93E6A" w:rsidP="00A93E6A">
      <w:pPr>
        <w:rPr>
          <w:noProof w:val="0"/>
        </w:rPr>
      </w:pPr>
      <w:r w:rsidRPr="00A344F1">
        <w:rPr>
          <w:noProof w:val="0"/>
        </w:rPr>
        <w:t xml:space="preserve">Je kunt bij de toetsingscommissie bezwaar maken tegen de gang van zaken voorafgaand aan, tijdens en na de PVB-afname en/of de uitslag van de PVB. </w:t>
      </w:r>
    </w:p>
    <w:p w14:paraId="2D9FB777" w14:textId="77777777" w:rsidR="00A93E6A" w:rsidRPr="00A344F1" w:rsidRDefault="00A93E6A" w:rsidP="00A93E6A">
      <w:pPr>
        <w:rPr>
          <w:rFonts w:ascii="Arial Narrow" w:eastAsia="Times New Roman" w:hAnsi="Arial Narrow"/>
          <w:b/>
          <w:noProof w:val="0"/>
          <w:color w:val="000080"/>
          <w:sz w:val="32"/>
        </w:rPr>
      </w:pPr>
      <w:r w:rsidRPr="00A344F1">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634E1516" w14:textId="77777777" w:rsidR="00A93E6A" w:rsidRPr="00A344F1" w:rsidRDefault="00A93E6A" w:rsidP="00A93E6A">
      <w:pPr>
        <w:spacing w:after="200"/>
        <w:rPr>
          <w:rFonts w:ascii="Arial Narrow" w:eastAsia="Times New Roman" w:hAnsi="Arial Narrow"/>
          <w:b/>
          <w:noProof w:val="0"/>
          <w:color w:val="000080"/>
          <w:sz w:val="32"/>
        </w:rPr>
      </w:pPr>
      <w:r w:rsidRPr="00A344F1">
        <w:rPr>
          <w:rFonts w:ascii="Arial Narrow" w:eastAsia="Times New Roman" w:hAnsi="Arial Narrow"/>
          <w:b/>
          <w:noProof w:val="0"/>
          <w:color w:val="000080"/>
          <w:sz w:val="32"/>
        </w:rPr>
        <w:br w:type="page"/>
      </w:r>
    </w:p>
    <w:p w14:paraId="458BEA6C" w14:textId="77777777" w:rsidR="00A93E6A" w:rsidRPr="00A344F1" w:rsidRDefault="00A93E6A" w:rsidP="00A93E6A">
      <w:pPr>
        <w:pStyle w:val="Kop2"/>
        <w:ind w:left="567" w:hanging="567"/>
        <w:rPr>
          <w:i/>
          <w:noProof w:val="0"/>
        </w:rPr>
      </w:pPr>
      <w:bookmarkStart w:id="112" w:name="_Toc342428198"/>
      <w:bookmarkStart w:id="113" w:name="_Toc350365955"/>
      <w:bookmarkStart w:id="114" w:name="_Toc474264291"/>
      <w:bookmarkStart w:id="115" w:name="_Toc355508842"/>
      <w:r w:rsidRPr="00A344F1">
        <w:rPr>
          <w:noProof w:val="0"/>
        </w:rPr>
        <w:lastRenderedPageBreak/>
        <w:t xml:space="preserve">Protocol PVB 4.2 Coachen bij wedstrijden – </w:t>
      </w:r>
      <w:r w:rsidRPr="00A344F1">
        <w:rPr>
          <w:i/>
          <w:noProof w:val="0"/>
        </w:rPr>
        <w:t>portfoliobeoordeling</w:t>
      </w:r>
      <w:bookmarkEnd w:id="112"/>
      <w:bookmarkEnd w:id="113"/>
      <w:bookmarkEnd w:id="114"/>
      <w:bookmarkEnd w:id="115"/>
    </w:p>
    <w:p w14:paraId="23AD0D9F" w14:textId="77777777" w:rsidR="00A93E6A" w:rsidRPr="00A344F1" w:rsidRDefault="00A93E6A" w:rsidP="00A93E6A">
      <w:pPr>
        <w:rPr>
          <w:noProof w:val="0"/>
        </w:rPr>
      </w:pPr>
    </w:p>
    <w:tbl>
      <w:tblPr>
        <w:tblStyle w:val="NOCNSF"/>
        <w:tblW w:w="9639" w:type="dxa"/>
        <w:tblLayout w:type="fixed"/>
        <w:tblLook w:val="0480" w:firstRow="0" w:lastRow="0" w:firstColumn="1" w:lastColumn="0" w:noHBand="0" w:noVBand="1"/>
      </w:tblPr>
      <w:tblGrid>
        <w:gridCol w:w="615"/>
        <w:gridCol w:w="3866"/>
        <w:gridCol w:w="447"/>
        <w:gridCol w:w="400"/>
        <w:gridCol w:w="20"/>
        <w:gridCol w:w="404"/>
        <w:gridCol w:w="26"/>
        <w:gridCol w:w="3861"/>
      </w:tblGrid>
      <w:tr w:rsidR="00A93E6A" w:rsidRPr="00A344F1" w14:paraId="2E00F1DE" w14:textId="77777777" w:rsidTr="009C4747">
        <w:tc>
          <w:tcPr>
            <w:cnfStyle w:val="001000000000" w:firstRow="0" w:lastRow="0" w:firstColumn="1" w:lastColumn="0" w:oddVBand="0" w:evenVBand="0" w:oddHBand="0" w:evenHBand="0" w:firstRowFirstColumn="0" w:firstRowLastColumn="0" w:lastRowFirstColumn="0" w:lastRowLastColumn="0"/>
            <w:tcW w:w="4928" w:type="dxa"/>
            <w:gridSpan w:val="3"/>
            <w:vMerge w:val="restart"/>
            <w:tcBorders>
              <w:top w:val="nil"/>
              <w:bottom w:val="single" w:sz="48" w:space="0" w:color="FFFFFF"/>
            </w:tcBorders>
          </w:tcPr>
          <w:p w14:paraId="40F0652D" w14:textId="77777777" w:rsidR="00A93E6A" w:rsidRPr="00A344F1" w:rsidRDefault="00A93E6A" w:rsidP="001F65F8">
            <w:pPr>
              <w:rPr>
                <w:noProof w:val="0"/>
              </w:rPr>
            </w:pPr>
            <w:r w:rsidRPr="00A344F1">
              <w:rPr>
                <w:noProof w:val="0"/>
              </w:rPr>
              <w:t>Naam kandidaat:</w:t>
            </w:r>
          </w:p>
        </w:tc>
        <w:tc>
          <w:tcPr>
            <w:tcW w:w="4711" w:type="dxa"/>
            <w:gridSpan w:val="5"/>
          </w:tcPr>
          <w:p w14:paraId="6166561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7E591259" w14:textId="77777777" w:rsidTr="009C4747">
        <w:tc>
          <w:tcPr>
            <w:cnfStyle w:val="001000000000" w:firstRow="0" w:lastRow="0" w:firstColumn="1" w:lastColumn="0" w:oddVBand="0" w:evenVBand="0" w:oddHBand="0" w:evenHBand="0" w:firstRowFirstColumn="0" w:firstRowLastColumn="0" w:lastRowFirstColumn="0" w:lastRowLastColumn="0"/>
            <w:tcW w:w="4928" w:type="dxa"/>
            <w:gridSpan w:val="3"/>
            <w:vMerge/>
            <w:tcBorders>
              <w:top w:val="single" w:sz="48" w:space="0" w:color="FFFFFF" w:themeColor="background1"/>
              <w:bottom w:val="single" w:sz="4" w:space="0" w:color="FFFFFF" w:themeColor="background1"/>
            </w:tcBorders>
          </w:tcPr>
          <w:p w14:paraId="754B98C1" w14:textId="77777777" w:rsidR="00A93E6A" w:rsidRPr="00A344F1" w:rsidRDefault="00A93E6A" w:rsidP="001F65F8">
            <w:pPr>
              <w:rPr>
                <w:noProof w:val="0"/>
              </w:rPr>
            </w:pPr>
          </w:p>
        </w:tc>
        <w:tc>
          <w:tcPr>
            <w:tcW w:w="4711" w:type="dxa"/>
            <w:gridSpan w:val="5"/>
            <w:tcBorders>
              <w:bottom w:val="single" w:sz="4" w:space="0" w:color="FFFFFF" w:themeColor="background1"/>
            </w:tcBorders>
          </w:tcPr>
          <w:p w14:paraId="70300C6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PVB-beoordelaar:</w:t>
            </w:r>
          </w:p>
        </w:tc>
      </w:tr>
      <w:tr w:rsidR="00A93E6A" w:rsidRPr="00A344F1" w14:paraId="0CBB76E2" w14:textId="77777777" w:rsidTr="009C4747">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4" w:space="0" w:color="FFFFFF" w:themeColor="background1"/>
              <w:bottom w:val="single" w:sz="8" w:space="0" w:color="FFFFFF" w:themeColor="background1"/>
            </w:tcBorders>
          </w:tcPr>
          <w:p w14:paraId="3A21EA6D" w14:textId="77777777" w:rsidR="00A93E6A" w:rsidRPr="00A344F1" w:rsidRDefault="00A93E6A" w:rsidP="001F65F8">
            <w:pPr>
              <w:rPr>
                <w:noProof w:val="0"/>
              </w:rPr>
            </w:pPr>
            <w:r w:rsidRPr="00A344F1">
              <w:rPr>
                <w:noProof w:val="0"/>
              </w:rPr>
              <w:t>Voldaan aan de afnamecondities: ja / nee*</w:t>
            </w:r>
          </w:p>
          <w:p w14:paraId="422B2872" w14:textId="77777777" w:rsidR="00A93E6A" w:rsidRPr="00A344F1" w:rsidRDefault="00A93E6A" w:rsidP="001F65F8">
            <w:pPr>
              <w:rPr>
                <w:noProof w:val="0"/>
                <w:color w:val="FF0000"/>
              </w:rPr>
            </w:pPr>
            <w:r w:rsidRPr="00A344F1">
              <w:rPr>
                <w:noProof w:val="0"/>
                <w:color w:val="FF0000"/>
              </w:rPr>
              <w:t>Portfolio bestaat uit … Het portfolio is compleet: ja / nee*</w:t>
            </w:r>
          </w:p>
        </w:tc>
      </w:tr>
      <w:tr w:rsidR="00A93E6A" w:rsidRPr="00A344F1" w14:paraId="532F1A74" w14:textId="77777777" w:rsidTr="009C4747">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8" w:space="0" w:color="FFFFFF" w:themeColor="background1"/>
            </w:tcBorders>
          </w:tcPr>
          <w:p w14:paraId="0ECC6AEF" w14:textId="77777777" w:rsidR="00A93E6A" w:rsidRPr="00A344F1" w:rsidRDefault="00A93E6A" w:rsidP="001F65F8">
            <w:pPr>
              <w:rPr>
                <w:noProof w:val="0"/>
              </w:rPr>
            </w:pPr>
            <w:r w:rsidRPr="00A344F1">
              <w:rPr>
                <w:noProof w:val="0"/>
              </w:rPr>
              <w:t>*Bij nee gaat de PVB niet door. De PVB-beoordelaar motiveert dit bij de toelichting.</w:t>
            </w:r>
          </w:p>
        </w:tc>
      </w:tr>
      <w:tr w:rsidR="00A93E6A" w:rsidRPr="00A344F1" w14:paraId="71D79CEB"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8"/>
          </w:tcPr>
          <w:p w14:paraId="5116C6DB" w14:textId="77777777" w:rsidR="00A93E6A" w:rsidRPr="00A344F1" w:rsidRDefault="00A93E6A" w:rsidP="001F65F8">
            <w:pPr>
              <w:rPr>
                <w:noProof w:val="0"/>
              </w:rPr>
            </w:pPr>
            <w:r w:rsidRPr="00A344F1">
              <w:rPr>
                <w:noProof w:val="0"/>
              </w:rPr>
              <w:t>Toelichting</w:t>
            </w:r>
          </w:p>
        </w:tc>
      </w:tr>
      <w:tr w:rsidR="00A93E6A" w:rsidRPr="00A344F1" w14:paraId="4FAF9216" w14:textId="77777777" w:rsidTr="009C4747">
        <w:trPr>
          <w:trHeight w:val="1511"/>
        </w:trPr>
        <w:tc>
          <w:tcPr>
            <w:cnfStyle w:val="001000000000" w:firstRow="0" w:lastRow="0" w:firstColumn="1" w:lastColumn="0" w:oddVBand="0" w:evenVBand="0" w:oddHBand="0" w:evenHBand="0" w:firstRowFirstColumn="0" w:firstRowLastColumn="0" w:lastRowFirstColumn="0" w:lastRowLastColumn="0"/>
            <w:tcW w:w="4481" w:type="dxa"/>
            <w:gridSpan w:val="2"/>
            <w:tcBorders>
              <w:top w:val="nil"/>
              <w:bottom w:val="single" w:sz="4" w:space="0" w:color="FFFFFF" w:themeColor="background1"/>
            </w:tcBorders>
          </w:tcPr>
          <w:p w14:paraId="1463BCE6" w14:textId="77777777" w:rsidR="00A93E6A" w:rsidRPr="00A344F1" w:rsidRDefault="00A93E6A" w:rsidP="001F65F8">
            <w:pPr>
              <w:rPr>
                <w:noProof w:val="0"/>
              </w:rPr>
            </w:pPr>
            <w:r w:rsidRPr="00A344F1">
              <w:rPr>
                <w:noProof w:val="0"/>
              </w:rPr>
              <w:t>Beoordelingscriteria</w:t>
            </w:r>
          </w:p>
          <w:p w14:paraId="51528411" w14:textId="77777777" w:rsidR="00A93E6A" w:rsidRPr="00A344F1" w:rsidRDefault="00A93E6A" w:rsidP="001F65F8">
            <w:pPr>
              <w:rPr>
                <w:noProof w:val="0"/>
              </w:rPr>
            </w:pPr>
          </w:p>
        </w:tc>
        <w:tc>
          <w:tcPr>
            <w:tcW w:w="447" w:type="dxa"/>
            <w:tcBorders>
              <w:bottom w:val="single" w:sz="4" w:space="0" w:color="FFFFFF" w:themeColor="background1"/>
            </w:tcBorders>
            <w:textDirection w:val="btLr"/>
          </w:tcPr>
          <w:p w14:paraId="65A1691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Portfolio</w:t>
            </w:r>
          </w:p>
        </w:tc>
        <w:tc>
          <w:tcPr>
            <w:tcW w:w="400" w:type="dxa"/>
            <w:tcBorders>
              <w:bottom w:val="single" w:sz="4" w:space="0" w:color="FFFFFF" w:themeColor="background1"/>
            </w:tcBorders>
            <w:textDirection w:val="btLr"/>
          </w:tcPr>
          <w:p w14:paraId="7C48E32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color w:val="FF0000"/>
              </w:rPr>
            </w:pPr>
            <w:r w:rsidRPr="00A344F1">
              <w:rPr>
                <w:noProof w:val="0"/>
                <w:color w:val="FF0000"/>
              </w:rPr>
              <w:t>Reflectie</w:t>
            </w:r>
          </w:p>
        </w:tc>
        <w:tc>
          <w:tcPr>
            <w:tcW w:w="424" w:type="dxa"/>
            <w:gridSpan w:val="2"/>
            <w:tcBorders>
              <w:bottom w:val="single" w:sz="4" w:space="0" w:color="FFFFFF" w:themeColor="background1"/>
            </w:tcBorders>
            <w:textDirection w:val="btLr"/>
          </w:tcPr>
          <w:p w14:paraId="133E520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Voldaan</w:t>
            </w:r>
          </w:p>
        </w:tc>
        <w:tc>
          <w:tcPr>
            <w:tcW w:w="3887" w:type="dxa"/>
            <w:gridSpan w:val="2"/>
            <w:tcBorders>
              <w:bottom w:val="single" w:sz="4" w:space="0" w:color="FFFFFF" w:themeColor="background1"/>
            </w:tcBorders>
          </w:tcPr>
          <w:p w14:paraId="58DE169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Bewijzen (of het </w:t>
            </w:r>
            <w:r>
              <w:rPr>
                <w:noProof w:val="0"/>
              </w:rPr>
              <w:t>ontbreken daarvan</w:t>
            </w:r>
            <w:r w:rsidRPr="00A344F1">
              <w:rPr>
                <w:noProof w:val="0"/>
              </w:rPr>
              <w:t xml:space="preserve">) waarop score is gebaseerd </w:t>
            </w:r>
          </w:p>
          <w:p w14:paraId="5B1540DF"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Toelichting</w:t>
            </w:r>
          </w:p>
          <w:p w14:paraId="596696A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598B41D" w14:textId="77777777" w:rsidTr="009C4747">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4" w:space="0" w:color="FFFFFF" w:themeColor="background1"/>
              <w:bottom w:val="single" w:sz="8" w:space="0" w:color="FFFFFF" w:themeColor="background1"/>
            </w:tcBorders>
            <w:shd w:val="clear" w:color="auto" w:fill="FAD7B6"/>
          </w:tcPr>
          <w:p w14:paraId="1D844005" w14:textId="77777777" w:rsidR="00A93E6A" w:rsidRPr="00A344F1" w:rsidRDefault="00A93E6A" w:rsidP="001F65F8">
            <w:pPr>
              <w:rPr>
                <w:noProof w:val="0"/>
              </w:rPr>
            </w:pPr>
            <w:r w:rsidRPr="00A344F1">
              <w:rPr>
                <w:noProof w:val="0"/>
              </w:rPr>
              <w:t xml:space="preserve">Werkproces 4.2.1 Begeleidt </w:t>
            </w:r>
            <w:r w:rsidRPr="009A49B2">
              <w:rPr>
                <w:noProof w:val="0"/>
                <w:color w:val="FF0000"/>
              </w:rPr>
              <w:t>sporters</w:t>
            </w:r>
            <w:r w:rsidRPr="00A344F1">
              <w:rPr>
                <w:noProof w:val="0"/>
              </w:rPr>
              <w:t xml:space="preserve"> bij wedstrijden </w:t>
            </w:r>
          </w:p>
        </w:tc>
      </w:tr>
      <w:tr w:rsidR="00A93E6A" w:rsidRPr="00A344F1" w14:paraId="55569F8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8" w:space="0" w:color="FFFFFF" w:themeColor="background1"/>
            </w:tcBorders>
          </w:tcPr>
          <w:p w14:paraId="7E42B47E" w14:textId="77777777" w:rsidR="00A93E6A" w:rsidRPr="00186890" w:rsidRDefault="00A93E6A" w:rsidP="001F65F8">
            <w:pPr>
              <w:rPr>
                <w:b w:val="0"/>
                <w:noProof w:val="0"/>
              </w:rPr>
            </w:pPr>
            <w:r w:rsidRPr="00186890">
              <w:rPr>
                <w:b w:val="0"/>
                <w:noProof w:val="0"/>
              </w:rPr>
              <w:t>De resultaten van dit werkproces zijn:</w:t>
            </w:r>
          </w:p>
          <w:p w14:paraId="60133EA2" w14:textId="785C90DB" w:rsidR="00A93E6A" w:rsidRPr="00186890" w:rsidRDefault="00A93E6A" w:rsidP="00186890">
            <w:pPr>
              <w:pStyle w:val="Opsomming"/>
              <w:rPr>
                <w:b w:val="0"/>
              </w:rPr>
            </w:pPr>
            <w:r w:rsidRPr="00186890">
              <w:rPr>
                <w:b w:val="0"/>
              </w:rPr>
              <w:t xml:space="preserve">De begeleiding doet recht aan de sportieve mogelijkheden en ambities van de </w:t>
            </w:r>
            <w:r w:rsidRPr="00186890">
              <w:rPr>
                <w:b w:val="0"/>
                <w:color w:val="FF0000"/>
              </w:rPr>
              <w:t>sporters</w:t>
            </w:r>
            <w:r w:rsidR="00FA3E27">
              <w:rPr>
                <w:b w:val="0"/>
              </w:rPr>
              <w:t>;</w:t>
            </w:r>
          </w:p>
          <w:p w14:paraId="5D56A63D" w14:textId="59ED09E1" w:rsidR="00A93E6A" w:rsidRPr="00186890" w:rsidRDefault="00A93E6A" w:rsidP="00186890">
            <w:pPr>
              <w:pStyle w:val="Opsomming"/>
              <w:rPr>
                <w:b w:val="0"/>
              </w:rPr>
            </w:pPr>
            <w:r w:rsidRPr="00186890">
              <w:rPr>
                <w:b w:val="0"/>
              </w:rPr>
              <w:t xml:space="preserve">De </w:t>
            </w:r>
            <w:r w:rsidRPr="00186890">
              <w:rPr>
                <w:b w:val="0"/>
                <w:color w:val="FF0000"/>
              </w:rPr>
              <w:t>sporter</w:t>
            </w:r>
            <w:r w:rsidRPr="00186890">
              <w:rPr>
                <w:b w:val="0"/>
              </w:rPr>
              <w:t xml:space="preserve"> is bekend met voeding en dopingpreventie.</w:t>
            </w:r>
          </w:p>
          <w:p w14:paraId="4FDE3E38" w14:textId="77777777" w:rsidR="00186890" w:rsidRDefault="00186890" w:rsidP="001F65F8">
            <w:pPr>
              <w:rPr>
                <w:rFonts w:cs="Arial"/>
                <w:color w:val="FF0000"/>
              </w:rPr>
            </w:pPr>
          </w:p>
          <w:p w14:paraId="603466BF" w14:textId="36AA7887" w:rsidR="00A93E6A" w:rsidRPr="009A2D6A" w:rsidRDefault="00186890"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9C4747" w:rsidRPr="00A344F1" w14:paraId="1CE4D54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7731E3D6" w14:textId="77777777" w:rsidR="009C4747" w:rsidRPr="00186890" w:rsidRDefault="009C4747" w:rsidP="001F65F8">
            <w:pPr>
              <w:rPr>
                <w:b w:val="0"/>
                <w:noProof w:val="0"/>
              </w:rPr>
            </w:pPr>
            <w:r w:rsidRPr="00186890">
              <w:rPr>
                <w:b w:val="0"/>
                <w:noProof w:val="0"/>
              </w:rPr>
              <w:t>1</w:t>
            </w:r>
          </w:p>
        </w:tc>
        <w:tc>
          <w:tcPr>
            <w:tcW w:w="3866" w:type="dxa"/>
          </w:tcPr>
          <w:p w14:paraId="4FFE8FFD"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Adviseert </w:t>
            </w:r>
            <w:r w:rsidRPr="00A344F1">
              <w:rPr>
                <w:rFonts w:eastAsia="Calibri" w:cs="Arial"/>
                <w:noProof w:val="0"/>
                <w:color w:val="FF0000"/>
                <w:szCs w:val="20"/>
              </w:rPr>
              <w:t>sporters</w:t>
            </w:r>
            <w:r w:rsidRPr="00A344F1">
              <w:rPr>
                <w:rFonts w:eastAsia="Calibri" w:cs="Arial"/>
                <w:noProof w:val="0"/>
                <w:szCs w:val="20"/>
              </w:rPr>
              <w:t xml:space="preserve"> over voeding in relatie tot presteren</w:t>
            </w:r>
          </w:p>
        </w:tc>
        <w:tc>
          <w:tcPr>
            <w:tcW w:w="447" w:type="dxa"/>
            <w:tcBorders>
              <w:right w:val="single" w:sz="4" w:space="0" w:color="FFFFFF" w:themeColor="background1"/>
            </w:tcBorders>
          </w:tcPr>
          <w:p w14:paraId="73E6B180"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left w:val="single" w:sz="4" w:space="0" w:color="FFFFFF" w:themeColor="background1"/>
              <w:right w:val="single" w:sz="4" w:space="0" w:color="FFFFFF" w:themeColor="background1"/>
            </w:tcBorders>
          </w:tcPr>
          <w:p w14:paraId="64EF9666"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4" w:type="dxa"/>
            <w:tcBorders>
              <w:left w:val="single" w:sz="4" w:space="0" w:color="FFFFFF" w:themeColor="background1"/>
            </w:tcBorders>
          </w:tcPr>
          <w:p w14:paraId="21E98890"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87" w:type="dxa"/>
            <w:gridSpan w:val="2"/>
          </w:tcPr>
          <w:p w14:paraId="74347E79" w14:textId="635729C0"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2E9CD9C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11D6DF3C" w14:textId="77777777" w:rsidR="009C4747" w:rsidRPr="00186890" w:rsidRDefault="009C4747" w:rsidP="001F65F8">
            <w:pPr>
              <w:rPr>
                <w:b w:val="0"/>
                <w:noProof w:val="0"/>
              </w:rPr>
            </w:pPr>
            <w:r w:rsidRPr="00186890">
              <w:rPr>
                <w:b w:val="0"/>
                <w:noProof w:val="0"/>
              </w:rPr>
              <w:t>2</w:t>
            </w:r>
          </w:p>
        </w:tc>
        <w:tc>
          <w:tcPr>
            <w:tcW w:w="3866" w:type="dxa"/>
          </w:tcPr>
          <w:p w14:paraId="7B3EBD7C"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Informeert </w:t>
            </w:r>
            <w:r w:rsidRPr="00A344F1">
              <w:rPr>
                <w:rFonts w:eastAsia="Calibri" w:cs="Arial"/>
                <w:noProof w:val="0"/>
                <w:color w:val="FF0000"/>
                <w:szCs w:val="20"/>
              </w:rPr>
              <w:t>sporters</w:t>
            </w:r>
            <w:r w:rsidRPr="00A344F1">
              <w:rPr>
                <w:rFonts w:eastAsia="Calibri" w:cs="Arial"/>
                <w:noProof w:val="0"/>
                <w:szCs w:val="20"/>
              </w:rPr>
              <w:t xml:space="preserve"> over dopingprocedures</w:t>
            </w:r>
          </w:p>
        </w:tc>
        <w:tc>
          <w:tcPr>
            <w:tcW w:w="447" w:type="dxa"/>
            <w:tcBorders>
              <w:right w:val="single" w:sz="4" w:space="0" w:color="FFFFFF" w:themeColor="background1"/>
            </w:tcBorders>
          </w:tcPr>
          <w:p w14:paraId="30F84332"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left w:val="single" w:sz="4" w:space="0" w:color="FFFFFF" w:themeColor="background1"/>
              <w:right w:val="single" w:sz="4" w:space="0" w:color="FFFFFF" w:themeColor="background1"/>
            </w:tcBorders>
          </w:tcPr>
          <w:p w14:paraId="6B07ABAD"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4" w:type="dxa"/>
            <w:tcBorders>
              <w:left w:val="single" w:sz="4" w:space="0" w:color="FFFFFF" w:themeColor="background1"/>
            </w:tcBorders>
          </w:tcPr>
          <w:p w14:paraId="691A732D"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87" w:type="dxa"/>
            <w:gridSpan w:val="2"/>
          </w:tcPr>
          <w:p w14:paraId="3F36A676" w14:textId="32B872D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2EA25DB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525B8A1F" w14:textId="77777777" w:rsidR="009C4747" w:rsidRPr="00186890" w:rsidRDefault="009C4747" w:rsidP="001F65F8">
            <w:pPr>
              <w:rPr>
                <w:b w:val="0"/>
                <w:noProof w:val="0"/>
              </w:rPr>
            </w:pPr>
            <w:r w:rsidRPr="00186890">
              <w:rPr>
                <w:b w:val="0"/>
                <w:noProof w:val="0"/>
              </w:rPr>
              <w:t>3</w:t>
            </w:r>
          </w:p>
        </w:tc>
        <w:tc>
          <w:tcPr>
            <w:tcW w:w="3866" w:type="dxa"/>
          </w:tcPr>
          <w:p w14:paraId="1CCEB782" w14:textId="29A4796D"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szCs w:val="20"/>
              </w:rPr>
              <w:t xml:space="preserve">Leert </w:t>
            </w:r>
            <w:r w:rsidRPr="00A344F1">
              <w:rPr>
                <w:noProof w:val="0"/>
                <w:color w:val="FF0000"/>
                <w:szCs w:val="20"/>
              </w:rPr>
              <w:t>sporters</w:t>
            </w:r>
            <w:r w:rsidRPr="00A344F1">
              <w:rPr>
                <w:noProof w:val="0"/>
                <w:szCs w:val="20"/>
              </w:rPr>
              <w:t xml:space="preserve"> zichzelf te evalueren en beoordelen</w:t>
            </w:r>
            <w:r>
              <w:rPr>
                <w:noProof w:val="0"/>
                <w:szCs w:val="20"/>
              </w:rPr>
              <w:t xml:space="preserve"> </w:t>
            </w:r>
          </w:p>
        </w:tc>
        <w:tc>
          <w:tcPr>
            <w:tcW w:w="447" w:type="dxa"/>
            <w:tcBorders>
              <w:right w:val="single" w:sz="4" w:space="0" w:color="FFFFFF" w:themeColor="background1"/>
            </w:tcBorders>
          </w:tcPr>
          <w:p w14:paraId="4162AD73"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left w:val="single" w:sz="4" w:space="0" w:color="FFFFFF" w:themeColor="background1"/>
              <w:right w:val="single" w:sz="4" w:space="0" w:color="FFFFFF" w:themeColor="background1"/>
            </w:tcBorders>
          </w:tcPr>
          <w:p w14:paraId="16447F74"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4" w:type="dxa"/>
            <w:tcBorders>
              <w:left w:val="single" w:sz="4" w:space="0" w:color="FFFFFF" w:themeColor="background1"/>
            </w:tcBorders>
          </w:tcPr>
          <w:p w14:paraId="705BF0CE"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87" w:type="dxa"/>
            <w:gridSpan w:val="2"/>
          </w:tcPr>
          <w:p w14:paraId="01A4E99A" w14:textId="37A5D7FE"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3AB9F26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25F2D642" w14:textId="77777777" w:rsidR="009C4747" w:rsidRPr="00186890" w:rsidRDefault="009C4747" w:rsidP="001F65F8">
            <w:pPr>
              <w:rPr>
                <w:b w:val="0"/>
                <w:noProof w:val="0"/>
              </w:rPr>
            </w:pPr>
            <w:r w:rsidRPr="00186890">
              <w:rPr>
                <w:b w:val="0"/>
                <w:noProof w:val="0"/>
              </w:rPr>
              <w:t>4</w:t>
            </w:r>
          </w:p>
        </w:tc>
        <w:tc>
          <w:tcPr>
            <w:tcW w:w="3866" w:type="dxa"/>
          </w:tcPr>
          <w:p w14:paraId="70126299"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Bereidt </w:t>
            </w:r>
            <w:r w:rsidRPr="00A344F1">
              <w:rPr>
                <w:rFonts w:eastAsia="Calibri" w:cs="Arial"/>
                <w:noProof w:val="0"/>
                <w:color w:val="FF0000"/>
                <w:szCs w:val="20"/>
              </w:rPr>
              <w:t>sporters</w:t>
            </w:r>
            <w:r w:rsidRPr="00A344F1">
              <w:rPr>
                <w:rFonts w:eastAsia="Calibri" w:cs="Arial"/>
                <w:noProof w:val="0"/>
                <w:szCs w:val="20"/>
              </w:rPr>
              <w:t xml:space="preserve"> voor op contact met media</w:t>
            </w:r>
          </w:p>
        </w:tc>
        <w:tc>
          <w:tcPr>
            <w:tcW w:w="447" w:type="dxa"/>
            <w:tcBorders>
              <w:right w:val="single" w:sz="4" w:space="0" w:color="FFFFFF" w:themeColor="background1"/>
            </w:tcBorders>
          </w:tcPr>
          <w:p w14:paraId="0C5D8E1F"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left w:val="single" w:sz="4" w:space="0" w:color="FFFFFF" w:themeColor="background1"/>
              <w:right w:val="single" w:sz="4" w:space="0" w:color="FFFFFF" w:themeColor="background1"/>
            </w:tcBorders>
          </w:tcPr>
          <w:p w14:paraId="6497C395"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4" w:type="dxa"/>
            <w:tcBorders>
              <w:left w:val="single" w:sz="4" w:space="0" w:color="FFFFFF" w:themeColor="background1"/>
            </w:tcBorders>
          </w:tcPr>
          <w:p w14:paraId="68B1910D"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87" w:type="dxa"/>
            <w:gridSpan w:val="2"/>
          </w:tcPr>
          <w:p w14:paraId="7C21E0CC" w14:textId="2C0F796A"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143A62FB"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0A94989C" w14:textId="77777777" w:rsidR="009C4747" w:rsidRPr="00186890" w:rsidRDefault="009C4747" w:rsidP="001F65F8">
            <w:pPr>
              <w:rPr>
                <w:b w:val="0"/>
                <w:noProof w:val="0"/>
              </w:rPr>
            </w:pPr>
            <w:r w:rsidRPr="00186890">
              <w:rPr>
                <w:b w:val="0"/>
                <w:noProof w:val="0"/>
              </w:rPr>
              <w:t>5</w:t>
            </w:r>
          </w:p>
        </w:tc>
        <w:tc>
          <w:tcPr>
            <w:tcW w:w="3866" w:type="dxa"/>
          </w:tcPr>
          <w:p w14:paraId="01AF4795"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szCs w:val="20"/>
              </w:rPr>
            </w:pPr>
            <w:r w:rsidRPr="00A344F1">
              <w:rPr>
                <w:rFonts w:eastAsia="Calibri" w:cs="Arial"/>
                <w:noProof w:val="0"/>
                <w:szCs w:val="20"/>
              </w:rPr>
              <w:t xml:space="preserve">Houdt rekening met persoonlijke ambities en motieven van de </w:t>
            </w:r>
            <w:r w:rsidRPr="00A344F1">
              <w:rPr>
                <w:rFonts w:eastAsia="Calibri" w:cs="Arial"/>
                <w:noProof w:val="0"/>
                <w:color w:val="FF0000"/>
                <w:szCs w:val="20"/>
              </w:rPr>
              <w:t>sporters</w:t>
            </w:r>
          </w:p>
        </w:tc>
        <w:tc>
          <w:tcPr>
            <w:tcW w:w="447" w:type="dxa"/>
            <w:tcBorders>
              <w:right w:val="single" w:sz="4" w:space="0" w:color="FFFFFF" w:themeColor="background1"/>
            </w:tcBorders>
          </w:tcPr>
          <w:p w14:paraId="3C59C75E"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left w:val="single" w:sz="4" w:space="0" w:color="FFFFFF" w:themeColor="background1"/>
              <w:right w:val="single" w:sz="4" w:space="0" w:color="FFFFFF" w:themeColor="background1"/>
            </w:tcBorders>
          </w:tcPr>
          <w:p w14:paraId="2BC0A1D7"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4" w:type="dxa"/>
            <w:tcBorders>
              <w:left w:val="single" w:sz="4" w:space="0" w:color="FFFFFF" w:themeColor="background1"/>
            </w:tcBorders>
          </w:tcPr>
          <w:p w14:paraId="23318784"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87" w:type="dxa"/>
            <w:gridSpan w:val="2"/>
          </w:tcPr>
          <w:p w14:paraId="5B422961" w14:textId="63FAAFA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7D3F32E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1EF3EA83" w14:textId="77777777" w:rsidR="009C4747" w:rsidRPr="00186890" w:rsidRDefault="009C4747" w:rsidP="001F65F8">
            <w:pPr>
              <w:spacing w:line="276" w:lineRule="auto"/>
              <w:rPr>
                <w:b w:val="0"/>
                <w:noProof w:val="0"/>
                <w:color w:val="1F497D" w:themeColor="text2"/>
              </w:rPr>
            </w:pPr>
            <w:r w:rsidRPr="00186890">
              <w:rPr>
                <w:b w:val="0"/>
                <w:noProof w:val="0"/>
                <w:color w:val="1F497D" w:themeColor="text2"/>
              </w:rPr>
              <w:t>6</w:t>
            </w:r>
          </w:p>
        </w:tc>
        <w:tc>
          <w:tcPr>
            <w:tcW w:w="3866" w:type="dxa"/>
          </w:tcPr>
          <w:p w14:paraId="0E786754" w14:textId="77777777" w:rsidR="009C4747" w:rsidRPr="00110AC0" w:rsidRDefault="009C4747"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vertrouwelijk om met persoonlijke informatie</w:t>
            </w:r>
          </w:p>
        </w:tc>
        <w:tc>
          <w:tcPr>
            <w:tcW w:w="447" w:type="dxa"/>
            <w:tcBorders>
              <w:right w:val="single" w:sz="4" w:space="0" w:color="FFFFFF" w:themeColor="background1"/>
            </w:tcBorders>
          </w:tcPr>
          <w:p w14:paraId="3C20BCC9"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left w:val="single" w:sz="4" w:space="0" w:color="FFFFFF" w:themeColor="background1"/>
              <w:right w:val="single" w:sz="4" w:space="0" w:color="FFFFFF" w:themeColor="background1"/>
            </w:tcBorders>
          </w:tcPr>
          <w:p w14:paraId="5B006048"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4" w:type="dxa"/>
            <w:tcBorders>
              <w:left w:val="single" w:sz="4" w:space="0" w:color="FFFFFF" w:themeColor="background1"/>
            </w:tcBorders>
          </w:tcPr>
          <w:p w14:paraId="42AF592E"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87" w:type="dxa"/>
            <w:gridSpan w:val="2"/>
          </w:tcPr>
          <w:p w14:paraId="4EF7387F" w14:textId="49FB2460"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FF1C270"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8"/>
            <w:shd w:val="clear" w:color="auto" w:fill="FAD7B6"/>
          </w:tcPr>
          <w:p w14:paraId="7C91C9A5" w14:textId="77777777" w:rsidR="00A93E6A" w:rsidRPr="00A344F1" w:rsidRDefault="00A93E6A" w:rsidP="001F65F8">
            <w:pPr>
              <w:rPr>
                <w:noProof w:val="0"/>
              </w:rPr>
            </w:pPr>
            <w:r w:rsidRPr="00A344F1">
              <w:rPr>
                <w:noProof w:val="0"/>
              </w:rPr>
              <w:t xml:space="preserve">Werkproces 4.2.2 Bereidt wedstrijden voor </w:t>
            </w:r>
          </w:p>
        </w:tc>
      </w:tr>
      <w:tr w:rsidR="00A93E6A" w:rsidRPr="00A344F1" w14:paraId="127627C2"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8"/>
          </w:tcPr>
          <w:p w14:paraId="78BD3A7F" w14:textId="77777777" w:rsidR="00A93E6A" w:rsidRPr="00FA3E27" w:rsidRDefault="00A93E6A" w:rsidP="001F65F8">
            <w:pPr>
              <w:rPr>
                <w:b w:val="0"/>
                <w:noProof w:val="0"/>
              </w:rPr>
            </w:pPr>
            <w:r w:rsidRPr="00FA3E27">
              <w:rPr>
                <w:b w:val="0"/>
                <w:noProof w:val="0"/>
              </w:rPr>
              <w:t>De resultaten van dit werkproces zijn:</w:t>
            </w:r>
          </w:p>
          <w:p w14:paraId="0E7A0510" w14:textId="312B1224" w:rsidR="00A93E6A" w:rsidRPr="00FA3E27" w:rsidRDefault="00A93E6A" w:rsidP="00FA3E27">
            <w:pPr>
              <w:pStyle w:val="Opsomming"/>
              <w:rPr>
                <w:b w:val="0"/>
              </w:rPr>
            </w:pPr>
            <w:r w:rsidRPr="00FA3E27">
              <w:rPr>
                <w:b w:val="0"/>
              </w:rPr>
              <w:t>Het wedstrijd</w:t>
            </w:r>
            <w:r w:rsidR="00FA3E27">
              <w:rPr>
                <w:b w:val="0"/>
              </w:rPr>
              <w:t>plan is gebaseerd op analyses;</w:t>
            </w:r>
          </w:p>
          <w:p w14:paraId="7A20F214" w14:textId="2844641D" w:rsidR="00A93E6A" w:rsidRPr="00FA3E27" w:rsidRDefault="00A93E6A" w:rsidP="00FA3E27">
            <w:pPr>
              <w:pStyle w:val="Opsomming"/>
              <w:rPr>
                <w:b w:val="0"/>
              </w:rPr>
            </w:pPr>
            <w:r w:rsidRPr="00FA3E27">
              <w:rPr>
                <w:b w:val="0"/>
              </w:rPr>
              <w:t xml:space="preserve">Het wedstrijdplan is besproken met de </w:t>
            </w:r>
            <w:r w:rsidRPr="00FA3E27">
              <w:rPr>
                <w:b w:val="0"/>
                <w:color w:val="FF0000"/>
              </w:rPr>
              <w:t>sporters</w:t>
            </w:r>
            <w:r w:rsidRPr="00FA3E27">
              <w:rPr>
                <w:b w:val="0"/>
              </w:rPr>
              <w:t>/het team.</w:t>
            </w:r>
          </w:p>
          <w:p w14:paraId="5CF3DD1A" w14:textId="434F208F" w:rsidR="00A93E6A" w:rsidRPr="009A2D6A" w:rsidRDefault="00FA3E27" w:rsidP="001F65F8">
            <w:pPr>
              <w:rPr>
                <w:rFonts w:cs="Arial"/>
                <w:i/>
                <w:iCs/>
                <w:color w:val="FF0000"/>
                <w:sz w:val="16"/>
                <w:szCs w:val="16"/>
              </w:rPr>
            </w:pPr>
            <w:r>
              <w:rPr>
                <w:rFonts w:cs="Arial"/>
                <w:color w:val="FF0000"/>
              </w:rPr>
              <w:br/>
            </w: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9C4747" w:rsidRPr="00A344F1" w14:paraId="151B014B" w14:textId="6204651B"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59DFF3E0" w14:textId="77777777" w:rsidR="009C4747" w:rsidRPr="00F44405" w:rsidRDefault="009C4747" w:rsidP="001F65F8">
            <w:pPr>
              <w:rPr>
                <w:b w:val="0"/>
                <w:noProof w:val="0"/>
              </w:rPr>
            </w:pPr>
            <w:r w:rsidRPr="00F44405">
              <w:rPr>
                <w:b w:val="0"/>
                <w:noProof w:val="0"/>
              </w:rPr>
              <w:t>7</w:t>
            </w:r>
          </w:p>
        </w:tc>
        <w:tc>
          <w:tcPr>
            <w:tcW w:w="3866" w:type="dxa"/>
          </w:tcPr>
          <w:p w14:paraId="7F9BAD44"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szCs w:val="22"/>
              </w:rPr>
              <w:t>F</w:t>
            </w:r>
            <w:r w:rsidRPr="00A344F1">
              <w:rPr>
                <w:rFonts w:eastAsia="Calibri" w:cs="Arial"/>
                <w:noProof w:val="0"/>
              </w:rPr>
              <w:t>ormuleert samen met team/</w:t>
            </w:r>
            <w:r w:rsidRPr="00A344F1">
              <w:rPr>
                <w:rFonts w:eastAsia="Calibri" w:cs="Arial"/>
                <w:noProof w:val="0"/>
                <w:color w:val="FF0000"/>
              </w:rPr>
              <w:t>sporter(s)</w:t>
            </w:r>
            <w:r w:rsidRPr="00A344F1">
              <w:rPr>
                <w:rFonts w:eastAsia="Calibri" w:cs="Arial"/>
                <w:noProof w:val="0"/>
              </w:rPr>
              <w:t xml:space="preserve"> doelstellingen voor de wedstrijd </w:t>
            </w:r>
          </w:p>
        </w:tc>
        <w:tc>
          <w:tcPr>
            <w:tcW w:w="447" w:type="dxa"/>
          </w:tcPr>
          <w:p w14:paraId="12530231"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right w:val="single" w:sz="4" w:space="0" w:color="FFFFFF" w:themeColor="background1"/>
            </w:tcBorders>
          </w:tcPr>
          <w:p w14:paraId="1587C847"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30" w:type="dxa"/>
            <w:gridSpan w:val="2"/>
            <w:tcBorders>
              <w:left w:val="single" w:sz="4" w:space="0" w:color="FFFFFF" w:themeColor="background1"/>
              <w:right w:val="single" w:sz="4" w:space="0" w:color="FFFFFF" w:themeColor="background1"/>
            </w:tcBorders>
          </w:tcPr>
          <w:p w14:paraId="37C26B92"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61" w:type="dxa"/>
            <w:tcBorders>
              <w:left w:val="single" w:sz="4" w:space="0" w:color="FFFFFF" w:themeColor="background1"/>
            </w:tcBorders>
          </w:tcPr>
          <w:p w14:paraId="5DA7B5D1"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6380025B" w14:textId="55250DC3"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480D683F" w14:textId="77777777" w:rsidR="009C4747" w:rsidRPr="00F44405" w:rsidRDefault="009C4747" w:rsidP="001F65F8">
            <w:pPr>
              <w:rPr>
                <w:b w:val="0"/>
                <w:noProof w:val="0"/>
              </w:rPr>
            </w:pPr>
            <w:r w:rsidRPr="00F44405">
              <w:rPr>
                <w:b w:val="0"/>
                <w:noProof w:val="0"/>
              </w:rPr>
              <w:t>8</w:t>
            </w:r>
          </w:p>
        </w:tc>
        <w:tc>
          <w:tcPr>
            <w:tcW w:w="3866" w:type="dxa"/>
          </w:tcPr>
          <w:p w14:paraId="45651619"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Maakt analyse van tegenstander(s)</w:t>
            </w:r>
          </w:p>
        </w:tc>
        <w:tc>
          <w:tcPr>
            <w:tcW w:w="447" w:type="dxa"/>
          </w:tcPr>
          <w:p w14:paraId="520D956C"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right w:val="single" w:sz="4" w:space="0" w:color="FFFFFF" w:themeColor="background1"/>
            </w:tcBorders>
          </w:tcPr>
          <w:p w14:paraId="6E2A2FFE"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30" w:type="dxa"/>
            <w:gridSpan w:val="2"/>
            <w:tcBorders>
              <w:left w:val="single" w:sz="4" w:space="0" w:color="FFFFFF" w:themeColor="background1"/>
              <w:right w:val="single" w:sz="4" w:space="0" w:color="FFFFFF" w:themeColor="background1"/>
            </w:tcBorders>
          </w:tcPr>
          <w:p w14:paraId="12CE207F"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61" w:type="dxa"/>
            <w:tcBorders>
              <w:left w:val="single" w:sz="4" w:space="0" w:color="FFFFFF" w:themeColor="background1"/>
            </w:tcBorders>
          </w:tcPr>
          <w:p w14:paraId="098DDEB7"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3207B7AC" w14:textId="411066C9"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40E74A3B" w14:textId="77777777" w:rsidR="009C4747" w:rsidRPr="00F44405" w:rsidRDefault="009C4747" w:rsidP="001F65F8">
            <w:pPr>
              <w:rPr>
                <w:b w:val="0"/>
                <w:noProof w:val="0"/>
              </w:rPr>
            </w:pPr>
            <w:r w:rsidRPr="00F44405">
              <w:rPr>
                <w:b w:val="0"/>
                <w:noProof w:val="0"/>
              </w:rPr>
              <w:t>9</w:t>
            </w:r>
          </w:p>
        </w:tc>
        <w:tc>
          <w:tcPr>
            <w:tcW w:w="3866" w:type="dxa"/>
          </w:tcPr>
          <w:p w14:paraId="041785DD"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Maakt wedstrijdanalyse van eigen team/</w:t>
            </w:r>
            <w:r w:rsidRPr="00A344F1">
              <w:rPr>
                <w:rFonts w:eastAsia="Calibri" w:cs="Arial"/>
                <w:noProof w:val="0"/>
                <w:color w:val="FF0000"/>
              </w:rPr>
              <w:t>sporter(s)</w:t>
            </w:r>
          </w:p>
        </w:tc>
        <w:tc>
          <w:tcPr>
            <w:tcW w:w="447" w:type="dxa"/>
          </w:tcPr>
          <w:p w14:paraId="15772D41"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right w:val="single" w:sz="4" w:space="0" w:color="FFFFFF" w:themeColor="background1"/>
            </w:tcBorders>
          </w:tcPr>
          <w:p w14:paraId="180FD269"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30" w:type="dxa"/>
            <w:gridSpan w:val="2"/>
            <w:tcBorders>
              <w:left w:val="single" w:sz="4" w:space="0" w:color="FFFFFF" w:themeColor="background1"/>
              <w:right w:val="single" w:sz="4" w:space="0" w:color="FFFFFF" w:themeColor="background1"/>
            </w:tcBorders>
          </w:tcPr>
          <w:p w14:paraId="7934FB20"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61" w:type="dxa"/>
            <w:tcBorders>
              <w:left w:val="single" w:sz="4" w:space="0" w:color="FFFFFF" w:themeColor="background1"/>
            </w:tcBorders>
          </w:tcPr>
          <w:p w14:paraId="2D440729"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77C92FAD" w14:textId="6180EA4D"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6D1E1DCB" w14:textId="77777777" w:rsidR="009C4747" w:rsidRPr="00F44405" w:rsidRDefault="009C4747" w:rsidP="001F65F8">
            <w:pPr>
              <w:rPr>
                <w:b w:val="0"/>
                <w:noProof w:val="0"/>
              </w:rPr>
            </w:pPr>
            <w:r w:rsidRPr="00F44405">
              <w:rPr>
                <w:b w:val="0"/>
                <w:noProof w:val="0"/>
              </w:rPr>
              <w:t>10</w:t>
            </w:r>
          </w:p>
        </w:tc>
        <w:tc>
          <w:tcPr>
            <w:tcW w:w="3866" w:type="dxa"/>
          </w:tcPr>
          <w:p w14:paraId="3769EC8F"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Maakt analyse van factoren die van invloed zijn tijdens een wedstrijd </w:t>
            </w:r>
          </w:p>
        </w:tc>
        <w:tc>
          <w:tcPr>
            <w:tcW w:w="447" w:type="dxa"/>
          </w:tcPr>
          <w:p w14:paraId="75A4EE81"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right w:val="single" w:sz="4" w:space="0" w:color="FFFFFF" w:themeColor="background1"/>
            </w:tcBorders>
          </w:tcPr>
          <w:p w14:paraId="535ED2C8"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30" w:type="dxa"/>
            <w:gridSpan w:val="2"/>
            <w:tcBorders>
              <w:left w:val="single" w:sz="4" w:space="0" w:color="FFFFFF" w:themeColor="background1"/>
              <w:right w:val="single" w:sz="4" w:space="0" w:color="FFFFFF" w:themeColor="background1"/>
            </w:tcBorders>
          </w:tcPr>
          <w:p w14:paraId="62F5CFE0"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61" w:type="dxa"/>
            <w:tcBorders>
              <w:left w:val="single" w:sz="4" w:space="0" w:color="FFFFFF" w:themeColor="background1"/>
            </w:tcBorders>
          </w:tcPr>
          <w:p w14:paraId="29A97480"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6BEC8CEC" w14:textId="479F303B" w:rsidTr="009C4747">
        <w:trPr>
          <w:trHeight w:val="567"/>
        </w:trPr>
        <w:tc>
          <w:tcPr>
            <w:cnfStyle w:val="001000000000" w:firstRow="0" w:lastRow="0" w:firstColumn="1" w:lastColumn="0" w:oddVBand="0" w:evenVBand="0" w:oddHBand="0" w:evenHBand="0" w:firstRowFirstColumn="0" w:firstRowLastColumn="0" w:lastRowFirstColumn="0" w:lastRowLastColumn="0"/>
            <w:tcW w:w="615" w:type="dxa"/>
          </w:tcPr>
          <w:p w14:paraId="7C36E4B3" w14:textId="77777777" w:rsidR="009C4747" w:rsidRPr="00F44405" w:rsidRDefault="009C4747" w:rsidP="001F65F8">
            <w:pPr>
              <w:rPr>
                <w:b w:val="0"/>
                <w:noProof w:val="0"/>
              </w:rPr>
            </w:pPr>
            <w:r w:rsidRPr="00F44405">
              <w:rPr>
                <w:b w:val="0"/>
                <w:noProof w:val="0"/>
              </w:rPr>
              <w:t>11</w:t>
            </w:r>
          </w:p>
        </w:tc>
        <w:tc>
          <w:tcPr>
            <w:tcW w:w="3866" w:type="dxa"/>
          </w:tcPr>
          <w:p w14:paraId="60F093BF"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Analyseert voorafgaand aan de wedstrijd factoren die relevant en van invloed zijn en past op basis daarvan eventueel het wedstrijdplan aan </w:t>
            </w:r>
          </w:p>
        </w:tc>
        <w:tc>
          <w:tcPr>
            <w:tcW w:w="447" w:type="dxa"/>
          </w:tcPr>
          <w:p w14:paraId="0860F5CF"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0" w:type="dxa"/>
            <w:gridSpan w:val="2"/>
            <w:tcBorders>
              <w:right w:val="single" w:sz="4" w:space="0" w:color="FFFFFF" w:themeColor="background1"/>
            </w:tcBorders>
          </w:tcPr>
          <w:p w14:paraId="0AC2BD80"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30" w:type="dxa"/>
            <w:gridSpan w:val="2"/>
            <w:tcBorders>
              <w:left w:val="single" w:sz="4" w:space="0" w:color="FFFFFF" w:themeColor="background1"/>
              <w:right w:val="single" w:sz="4" w:space="0" w:color="FFFFFF" w:themeColor="background1"/>
            </w:tcBorders>
          </w:tcPr>
          <w:p w14:paraId="4917BCD2"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61" w:type="dxa"/>
            <w:tcBorders>
              <w:left w:val="single" w:sz="4" w:space="0" w:color="FFFFFF" w:themeColor="background1"/>
            </w:tcBorders>
          </w:tcPr>
          <w:p w14:paraId="410A17D5"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AD4FE51"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8"/>
            <w:shd w:val="clear" w:color="auto" w:fill="FAD7B6"/>
          </w:tcPr>
          <w:p w14:paraId="6CE72721" w14:textId="77777777" w:rsidR="00A93E6A" w:rsidRPr="00A344F1" w:rsidRDefault="00A93E6A" w:rsidP="001F65F8">
            <w:pPr>
              <w:rPr>
                <w:noProof w:val="0"/>
              </w:rPr>
            </w:pPr>
            <w:r w:rsidRPr="00A344F1">
              <w:rPr>
                <w:noProof w:val="0"/>
              </w:rPr>
              <w:t xml:space="preserve">Werkproces 4.2.4 Evalueert wedstrijden </w:t>
            </w:r>
          </w:p>
        </w:tc>
      </w:tr>
      <w:tr w:rsidR="00A93E6A" w:rsidRPr="00A344F1" w14:paraId="63BF717C" w14:textId="77777777" w:rsidTr="009C4747">
        <w:trPr>
          <w:trHeight w:val="54"/>
        </w:trPr>
        <w:tc>
          <w:tcPr>
            <w:cnfStyle w:val="001000000000" w:firstRow="0" w:lastRow="0" w:firstColumn="1" w:lastColumn="0" w:oddVBand="0" w:evenVBand="0" w:oddHBand="0" w:evenHBand="0" w:firstRowFirstColumn="0" w:firstRowLastColumn="0" w:lastRowFirstColumn="0" w:lastRowLastColumn="0"/>
            <w:tcW w:w="9639" w:type="dxa"/>
            <w:gridSpan w:val="8"/>
          </w:tcPr>
          <w:p w14:paraId="582D67D4" w14:textId="77777777" w:rsidR="00A93E6A" w:rsidRPr="006C38A6" w:rsidRDefault="00A93E6A" w:rsidP="001F65F8">
            <w:pPr>
              <w:rPr>
                <w:b w:val="0"/>
                <w:noProof w:val="0"/>
              </w:rPr>
            </w:pPr>
            <w:r w:rsidRPr="006C38A6">
              <w:rPr>
                <w:b w:val="0"/>
                <w:noProof w:val="0"/>
              </w:rPr>
              <w:t>De resultaten van dit werkproces zijn:</w:t>
            </w:r>
          </w:p>
          <w:p w14:paraId="60F51A56" w14:textId="74BDB85B" w:rsidR="00A93E6A" w:rsidRPr="006C38A6" w:rsidRDefault="00A93E6A" w:rsidP="006C38A6">
            <w:pPr>
              <w:pStyle w:val="Opsomming"/>
              <w:rPr>
                <w:b w:val="0"/>
              </w:rPr>
            </w:pPr>
            <w:r w:rsidRPr="006C38A6">
              <w:rPr>
                <w:b w:val="0"/>
              </w:rPr>
              <w:t>De wedstrijd is geëvalueerd.</w:t>
            </w:r>
          </w:p>
          <w:p w14:paraId="36004BC8" w14:textId="23C25DE3" w:rsidR="00A93E6A" w:rsidRPr="006C38A6" w:rsidRDefault="00A93E6A" w:rsidP="006C38A6">
            <w:pPr>
              <w:pStyle w:val="Opsomming"/>
              <w:rPr>
                <w:b w:val="0"/>
              </w:rPr>
            </w:pPr>
            <w:r w:rsidRPr="006C38A6">
              <w:rPr>
                <w:b w:val="0"/>
              </w:rPr>
              <w:t>Het resultaat is input voor volgende wedstrijden.</w:t>
            </w:r>
          </w:p>
          <w:p w14:paraId="3B277B9B" w14:textId="77777777" w:rsidR="006C38A6" w:rsidRDefault="006C38A6" w:rsidP="001F65F8">
            <w:pPr>
              <w:rPr>
                <w:rFonts w:cs="Arial"/>
                <w:color w:val="FF0000"/>
              </w:rPr>
            </w:pPr>
          </w:p>
          <w:p w14:paraId="4467F8C5" w14:textId="3EDBD59D" w:rsidR="00A93E6A" w:rsidRPr="00611A51" w:rsidRDefault="006C38A6"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bl>
    <w:p w14:paraId="42718CAC" w14:textId="77777777" w:rsidR="00A93E6A" w:rsidRDefault="00A93E6A" w:rsidP="00A93E6A"/>
    <w:tbl>
      <w:tblPr>
        <w:tblStyle w:val="NOCNSF"/>
        <w:tblW w:w="9747" w:type="dxa"/>
        <w:tblLayout w:type="fixed"/>
        <w:tblLook w:val="0480" w:firstRow="0" w:lastRow="0" w:firstColumn="1" w:lastColumn="0" w:noHBand="0" w:noVBand="1"/>
      </w:tblPr>
      <w:tblGrid>
        <w:gridCol w:w="622"/>
        <w:gridCol w:w="3915"/>
        <w:gridCol w:w="391"/>
        <w:gridCol w:w="425"/>
        <w:gridCol w:w="425"/>
        <w:gridCol w:w="426"/>
        <w:gridCol w:w="3543"/>
      </w:tblGrid>
      <w:tr w:rsidR="009C4747" w:rsidRPr="00A344F1" w14:paraId="682AE54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92E682C" w14:textId="77777777" w:rsidR="009C4747" w:rsidRPr="006C38A6" w:rsidRDefault="009C4747" w:rsidP="001F65F8">
            <w:pPr>
              <w:rPr>
                <w:b w:val="0"/>
                <w:noProof w:val="0"/>
              </w:rPr>
            </w:pPr>
            <w:r w:rsidRPr="006C38A6">
              <w:rPr>
                <w:b w:val="0"/>
                <w:noProof w:val="0"/>
              </w:rPr>
              <w:lastRenderedPageBreak/>
              <w:t>12</w:t>
            </w:r>
          </w:p>
        </w:tc>
        <w:tc>
          <w:tcPr>
            <w:tcW w:w="3915" w:type="dxa"/>
          </w:tcPr>
          <w:p w14:paraId="245F109D"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Evalueert de wedstrijd op systematische wijze met begeleiders en trekt conclusies voor volgende wedstrijden</w:t>
            </w:r>
          </w:p>
        </w:tc>
        <w:tc>
          <w:tcPr>
            <w:tcW w:w="391" w:type="dxa"/>
            <w:tcBorders>
              <w:right w:val="single" w:sz="4" w:space="0" w:color="FFFFFF" w:themeColor="background1"/>
            </w:tcBorders>
          </w:tcPr>
          <w:p w14:paraId="6E0D2C73"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Borders>
              <w:left w:val="single" w:sz="4" w:space="0" w:color="FFFFFF" w:themeColor="background1"/>
              <w:right w:val="single" w:sz="4" w:space="0" w:color="FFFFFF" w:themeColor="background1"/>
            </w:tcBorders>
          </w:tcPr>
          <w:p w14:paraId="031EA850"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Borders>
              <w:left w:val="single" w:sz="4" w:space="0" w:color="FFFFFF" w:themeColor="background1"/>
            </w:tcBorders>
          </w:tcPr>
          <w:p w14:paraId="2212F2EA"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0A6F3AAE" w14:textId="6A3583EC"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9C4747" w:rsidRPr="00A344F1" w14:paraId="3EE3B83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50AA93E2" w14:textId="77777777" w:rsidR="009C4747" w:rsidRPr="006C38A6" w:rsidRDefault="009C4747" w:rsidP="001F65F8">
            <w:pPr>
              <w:spacing w:line="276" w:lineRule="auto"/>
              <w:rPr>
                <w:b w:val="0"/>
                <w:noProof w:val="0"/>
                <w:color w:val="1F497D" w:themeColor="text2"/>
              </w:rPr>
            </w:pPr>
            <w:r w:rsidRPr="006C38A6">
              <w:rPr>
                <w:b w:val="0"/>
                <w:noProof w:val="0"/>
                <w:color w:val="1F497D" w:themeColor="text2"/>
              </w:rPr>
              <w:t>13</w:t>
            </w:r>
          </w:p>
        </w:tc>
        <w:tc>
          <w:tcPr>
            <w:tcW w:w="3915" w:type="dxa"/>
          </w:tcPr>
          <w:p w14:paraId="3AF81CB2" w14:textId="77777777" w:rsidR="009C4747" w:rsidRPr="00110AC0" w:rsidRDefault="009C4747"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391" w:type="dxa"/>
            <w:tcBorders>
              <w:right w:val="single" w:sz="4" w:space="0" w:color="FFFFFF" w:themeColor="background1"/>
            </w:tcBorders>
          </w:tcPr>
          <w:p w14:paraId="5B71991A"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Borders>
              <w:left w:val="single" w:sz="4" w:space="0" w:color="FFFFFF" w:themeColor="background1"/>
              <w:right w:val="single" w:sz="4" w:space="0" w:color="FFFFFF" w:themeColor="background1"/>
            </w:tcBorders>
          </w:tcPr>
          <w:p w14:paraId="18E3A77A"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Borders>
              <w:left w:val="single" w:sz="4" w:space="0" w:color="FFFFFF" w:themeColor="background1"/>
            </w:tcBorders>
          </w:tcPr>
          <w:p w14:paraId="6C2FAF96" w14:textId="77777777"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300B5C61" w14:textId="1D1FE8B8" w:rsidR="009C4747" w:rsidRPr="00A344F1" w:rsidRDefault="009C4747"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417A40E" w14:textId="77777777" w:rsidTr="003D7DB4">
        <w:trPr>
          <w:trHeight w:val="454"/>
        </w:trPr>
        <w:tc>
          <w:tcPr>
            <w:cnfStyle w:val="001000000000" w:firstRow="0" w:lastRow="0" w:firstColumn="1" w:lastColumn="0" w:oddVBand="0" w:evenVBand="0" w:oddHBand="0" w:evenHBand="0" w:firstRowFirstColumn="0" w:firstRowLastColumn="0" w:lastRowFirstColumn="0" w:lastRowLastColumn="0"/>
            <w:tcW w:w="4537" w:type="dxa"/>
            <w:gridSpan w:val="2"/>
          </w:tcPr>
          <w:p w14:paraId="411F4B62" w14:textId="77777777" w:rsidR="00A93E6A" w:rsidRPr="00A344F1" w:rsidRDefault="00A93E6A" w:rsidP="001F65F8">
            <w:pPr>
              <w:rPr>
                <w:noProof w:val="0"/>
              </w:rPr>
            </w:pPr>
            <w:r w:rsidRPr="00A344F1">
              <w:rPr>
                <w:noProof w:val="0"/>
              </w:rPr>
              <w:t>Resultaat van de portfoliobeoordeling</w:t>
            </w:r>
          </w:p>
        </w:tc>
        <w:tc>
          <w:tcPr>
            <w:tcW w:w="1667" w:type="dxa"/>
            <w:gridSpan w:val="4"/>
          </w:tcPr>
          <w:p w14:paraId="689BBEE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vMerge w:val="restart"/>
          </w:tcPr>
          <w:p w14:paraId="39F85926" w14:textId="77777777" w:rsidR="00A93E6A" w:rsidRPr="00AE5A2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r w:rsidRPr="00AE5A23">
              <w:rPr>
                <w:b/>
                <w:noProof w:val="0"/>
              </w:rPr>
              <w:t>Toelichting</w:t>
            </w:r>
          </w:p>
          <w:p w14:paraId="0780D27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1C2DB7A" w14:textId="77777777" w:rsidTr="003D7DB4">
        <w:trPr>
          <w:trHeight w:val="234"/>
        </w:trPr>
        <w:tc>
          <w:tcPr>
            <w:cnfStyle w:val="001000000000" w:firstRow="0" w:lastRow="0" w:firstColumn="1" w:lastColumn="0" w:oddVBand="0" w:evenVBand="0" w:oddHBand="0" w:evenHBand="0" w:firstRowFirstColumn="0" w:firstRowLastColumn="0" w:lastRowFirstColumn="0" w:lastRowLastColumn="0"/>
            <w:tcW w:w="6204" w:type="dxa"/>
            <w:gridSpan w:val="6"/>
          </w:tcPr>
          <w:p w14:paraId="49FD9217" w14:textId="77777777" w:rsidR="00A93E6A" w:rsidRPr="00A344F1" w:rsidRDefault="00A93E6A" w:rsidP="001F65F8">
            <w:pPr>
              <w:rPr>
                <w:noProof w:val="0"/>
              </w:rPr>
            </w:pPr>
            <w:r w:rsidRPr="00A344F1">
              <w:rPr>
                <w:noProof w:val="0"/>
              </w:rPr>
              <w:t>Handtekening PVB-beoordelaar:</w:t>
            </w:r>
          </w:p>
          <w:p w14:paraId="1FDA5081" w14:textId="77777777" w:rsidR="00A93E6A" w:rsidRPr="00A344F1" w:rsidRDefault="00A93E6A" w:rsidP="001F65F8">
            <w:pPr>
              <w:rPr>
                <w:noProof w:val="0"/>
              </w:rPr>
            </w:pPr>
          </w:p>
          <w:p w14:paraId="154F17AB" w14:textId="77777777" w:rsidR="00A93E6A" w:rsidRPr="00A344F1" w:rsidRDefault="00A93E6A" w:rsidP="001F65F8">
            <w:pPr>
              <w:rPr>
                <w:noProof w:val="0"/>
              </w:rPr>
            </w:pPr>
          </w:p>
          <w:p w14:paraId="164BB472" w14:textId="77777777" w:rsidR="00A93E6A" w:rsidRPr="00A344F1" w:rsidRDefault="00A93E6A" w:rsidP="001F65F8">
            <w:pPr>
              <w:rPr>
                <w:noProof w:val="0"/>
              </w:rPr>
            </w:pPr>
          </w:p>
        </w:tc>
        <w:tc>
          <w:tcPr>
            <w:tcW w:w="3543" w:type="dxa"/>
            <w:vMerge/>
          </w:tcPr>
          <w:p w14:paraId="71562B2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811C165" w14:textId="77777777" w:rsidTr="003D7DB4">
        <w:trPr>
          <w:trHeight w:val="567"/>
        </w:trPr>
        <w:tc>
          <w:tcPr>
            <w:cnfStyle w:val="001000000000" w:firstRow="0" w:lastRow="0" w:firstColumn="1" w:lastColumn="0" w:oddVBand="0" w:evenVBand="0" w:oddHBand="0" w:evenHBand="0" w:firstRowFirstColumn="0" w:firstRowLastColumn="0" w:lastRowFirstColumn="0" w:lastRowLastColumn="0"/>
            <w:tcW w:w="6204" w:type="dxa"/>
            <w:gridSpan w:val="6"/>
          </w:tcPr>
          <w:p w14:paraId="7B6A9C7A" w14:textId="77777777" w:rsidR="00A93E6A" w:rsidRPr="00A344F1" w:rsidRDefault="00A93E6A" w:rsidP="001F65F8">
            <w:pPr>
              <w:pStyle w:val="Rodetekst"/>
              <w:rPr>
                <w:noProof w:val="0"/>
              </w:rPr>
            </w:pPr>
            <w:r w:rsidRPr="00A344F1">
              <w:rPr>
                <w:noProof w:val="0"/>
              </w:rPr>
              <w:t>Akkoord toetsingscommissie</w:t>
            </w:r>
          </w:p>
        </w:tc>
        <w:tc>
          <w:tcPr>
            <w:tcW w:w="3543" w:type="dxa"/>
          </w:tcPr>
          <w:p w14:paraId="4401E74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bl>
    <w:p w14:paraId="7C35012D" w14:textId="77777777" w:rsidR="00A93E6A" w:rsidRPr="00A344F1" w:rsidRDefault="00A93E6A" w:rsidP="00A93E6A">
      <w:pPr>
        <w:pStyle w:val="Standaard1"/>
      </w:pPr>
    </w:p>
    <w:p w14:paraId="187B121D" w14:textId="77777777" w:rsidR="00A93E6A" w:rsidRPr="00A344F1" w:rsidRDefault="00A93E6A" w:rsidP="00A93E6A">
      <w:pPr>
        <w:spacing w:after="200"/>
        <w:rPr>
          <w:noProof w:val="0"/>
        </w:rPr>
      </w:pPr>
      <w:r w:rsidRPr="00A344F1">
        <w:rPr>
          <w:noProof w:val="0"/>
        </w:rPr>
        <w:br w:type="page"/>
      </w:r>
    </w:p>
    <w:p w14:paraId="44729244" w14:textId="77777777" w:rsidR="00A93E6A" w:rsidRPr="00A344F1" w:rsidRDefault="00A93E6A" w:rsidP="00A93E6A">
      <w:pPr>
        <w:pStyle w:val="Kop2"/>
        <w:ind w:left="567" w:hanging="567"/>
        <w:rPr>
          <w:i/>
          <w:noProof w:val="0"/>
        </w:rPr>
      </w:pPr>
      <w:bookmarkStart w:id="116" w:name="_Toc342428199"/>
      <w:bookmarkStart w:id="117" w:name="_Toc350365956"/>
      <w:bookmarkStart w:id="118" w:name="_Toc474264292"/>
      <w:bookmarkStart w:id="119" w:name="_Toc355508843"/>
      <w:r w:rsidRPr="00A344F1">
        <w:rPr>
          <w:noProof w:val="0"/>
        </w:rPr>
        <w:lastRenderedPageBreak/>
        <w:t xml:space="preserve">Protocol PVB 4.2 Coachen bij wedstrijden – </w:t>
      </w:r>
      <w:r w:rsidRPr="00A344F1">
        <w:rPr>
          <w:i/>
          <w:noProof w:val="0"/>
        </w:rPr>
        <w:t>praktijkbeoordeling</w:t>
      </w:r>
      <w:bookmarkEnd w:id="116"/>
      <w:bookmarkEnd w:id="117"/>
      <w:bookmarkEnd w:id="118"/>
      <w:bookmarkEnd w:id="119"/>
    </w:p>
    <w:p w14:paraId="7A62093A" w14:textId="77777777" w:rsidR="00A93E6A" w:rsidRPr="00A344F1" w:rsidRDefault="00A93E6A" w:rsidP="00A93E6A">
      <w:pPr>
        <w:rPr>
          <w:noProof w:val="0"/>
        </w:rPr>
      </w:pPr>
    </w:p>
    <w:tbl>
      <w:tblPr>
        <w:tblStyle w:val="NOCNSF"/>
        <w:tblW w:w="9639" w:type="dxa"/>
        <w:tblLayout w:type="fixed"/>
        <w:tblLook w:val="0480" w:firstRow="0" w:lastRow="0" w:firstColumn="1" w:lastColumn="0" w:noHBand="0" w:noVBand="1"/>
      </w:tblPr>
      <w:tblGrid>
        <w:gridCol w:w="617"/>
        <w:gridCol w:w="3865"/>
        <w:gridCol w:w="376"/>
        <w:gridCol w:w="16"/>
        <w:gridCol w:w="31"/>
        <w:gridCol w:w="330"/>
        <w:gridCol w:w="377"/>
        <w:gridCol w:w="384"/>
        <w:gridCol w:w="3643"/>
      </w:tblGrid>
      <w:tr w:rsidR="00A93E6A" w:rsidRPr="00A344F1" w14:paraId="5AB4CB91" w14:textId="77777777" w:rsidTr="009C4747">
        <w:tc>
          <w:tcPr>
            <w:cnfStyle w:val="001000000000" w:firstRow="0" w:lastRow="0" w:firstColumn="1" w:lastColumn="0" w:oddVBand="0" w:evenVBand="0" w:oddHBand="0" w:evenHBand="0" w:firstRowFirstColumn="0" w:firstRowLastColumn="0" w:lastRowFirstColumn="0" w:lastRowLastColumn="0"/>
            <w:tcW w:w="4959" w:type="dxa"/>
            <w:gridSpan w:val="5"/>
            <w:vMerge w:val="restart"/>
            <w:tcBorders>
              <w:top w:val="nil"/>
              <w:bottom w:val="single" w:sz="48" w:space="0" w:color="FFFFFF"/>
            </w:tcBorders>
          </w:tcPr>
          <w:p w14:paraId="1E08DDB3" w14:textId="77777777" w:rsidR="00A93E6A" w:rsidRPr="00A344F1" w:rsidRDefault="00A93E6A" w:rsidP="001F65F8">
            <w:pPr>
              <w:rPr>
                <w:noProof w:val="0"/>
              </w:rPr>
            </w:pPr>
            <w:r w:rsidRPr="00A344F1">
              <w:rPr>
                <w:noProof w:val="0"/>
              </w:rPr>
              <w:t>Naam kandidaat:</w:t>
            </w:r>
          </w:p>
        </w:tc>
        <w:tc>
          <w:tcPr>
            <w:tcW w:w="4788" w:type="dxa"/>
            <w:gridSpan w:val="4"/>
          </w:tcPr>
          <w:p w14:paraId="552DD79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2DB279DE" w14:textId="77777777" w:rsidTr="009C4747">
        <w:trPr>
          <w:trHeight w:val="438"/>
        </w:trPr>
        <w:tc>
          <w:tcPr>
            <w:cnfStyle w:val="001000000000" w:firstRow="0" w:lastRow="0" w:firstColumn="1" w:lastColumn="0" w:oddVBand="0" w:evenVBand="0" w:oddHBand="0" w:evenHBand="0" w:firstRowFirstColumn="0" w:firstRowLastColumn="0" w:lastRowFirstColumn="0" w:lastRowLastColumn="0"/>
            <w:tcW w:w="4959" w:type="dxa"/>
            <w:gridSpan w:val="5"/>
            <w:vMerge/>
            <w:tcBorders>
              <w:top w:val="single" w:sz="48" w:space="0" w:color="FFFFFF" w:themeColor="background1"/>
              <w:bottom w:val="single" w:sz="4" w:space="0" w:color="FFFFFF" w:themeColor="background1"/>
            </w:tcBorders>
          </w:tcPr>
          <w:p w14:paraId="64F26259" w14:textId="77777777" w:rsidR="00A93E6A" w:rsidRPr="00A344F1" w:rsidRDefault="00A93E6A" w:rsidP="001F65F8">
            <w:pPr>
              <w:rPr>
                <w:noProof w:val="0"/>
              </w:rPr>
            </w:pPr>
          </w:p>
        </w:tc>
        <w:tc>
          <w:tcPr>
            <w:tcW w:w="4788" w:type="dxa"/>
            <w:gridSpan w:val="4"/>
            <w:tcBorders>
              <w:bottom w:val="single" w:sz="4" w:space="0" w:color="FFFFFF" w:themeColor="background1"/>
            </w:tcBorders>
          </w:tcPr>
          <w:p w14:paraId="41B3E70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PVB-beoordelaar:</w:t>
            </w:r>
          </w:p>
        </w:tc>
      </w:tr>
      <w:tr w:rsidR="00A93E6A" w:rsidRPr="00A344F1" w14:paraId="3CAB2C86" w14:textId="77777777" w:rsidTr="009C4747">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4" w:space="0" w:color="FFFFFF" w:themeColor="background1"/>
              <w:bottom w:val="single" w:sz="8" w:space="0" w:color="FFFFFF" w:themeColor="background1"/>
            </w:tcBorders>
          </w:tcPr>
          <w:p w14:paraId="32FA0554" w14:textId="77777777" w:rsidR="00A93E6A" w:rsidRPr="00A344F1" w:rsidRDefault="00A93E6A" w:rsidP="001F65F8">
            <w:pPr>
              <w:rPr>
                <w:noProof w:val="0"/>
              </w:rPr>
            </w:pPr>
            <w:r w:rsidRPr="00A344F1">
              <w:rPr>
                <w:noProof w:val="0"/>
              </w:rPr>
              <w:t>Voldaan aan de afnamecondities en voorbereiding kandidaat: ja / nee*</w:t>
            </w:r>
          </w:p>
        </w:tc>
      </w:tr>
      <w:tr w:rsidR="00A93E6A" w:rsidRPr="00A344F1" w14:paraId="30F90EB8" w14:textId="77777777" w:rsidTr="009C4747">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0DD7F5B0" w14:textId="77777777" w:rsidR="00A93E6A" w:rsidRPr="00A344F1" w:rsidRDefault="00A93E6A" w:rsidP="001F65F8">
            <w:pPr>
              <w:rPr>
                <w:noProof w:val="0"/>
              </w:rPr>
            </w:pPr>
            <w:r w:rsidRPr="00A344F1">
              <w:rPr>
                <w:noProof w:val="0"/>
              </w:rPr>
              <w:t>*Bij nee gaat de PVB niet door. De PVB-beoordelaar motiveert dit bij de toelichting.</w:t>
            </w:r>
          </w:p>
        </w:tc>
      </w:tr>
      <w:tr w:rsidR="00A93E6A" w:rsidRPr="00A344F1" w14:paraId="3DA66669"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9"/>
            <w:tcBorders>
              <w:bottom w:val="single" w:sz="4" w:space="0" w:color="FFFFFF" w:themeColor="background1"/>
            </w:tcBorders>
          </w:tcPr>
          <w:p w14:paraId="5DB68202" w14:textId="77777777" w:rsidR="00A93E6A" w:rsidRPr="00A344F1" w:rsidRDefault="00A93E6A" w:rsidP="001F65F8">
            <w:pPr>
              <w:rPr>
                <w:noProof w:val="0"/>
              </w:rPr>
            </w:pPr>
            <w:r w:rsidRPr="00A344F1">
              <w:rPr>
                <w:noProof w:val="0"/>
              </w:rPr>
              <w:t>Toelichting</w:t>
            </w:r>
          </w:p>
        </w:tc>
      </w:tr>
      <w:tr w:rsidR="00A93E6A" w:rsidRPr="00A344F1" w14:paraId="5AA4E08F" w14:textId="77777777" w:rsidTr="009C4747">
        <w:trPr>
          <w:trHeight w:val="1749"/>
        </w:trPr>
        <w:tc>
          <w:tcPr>
            <w:cnfStyle w:val="001000000000" w:firstRow="0" w:lastRow="0" w:firstColumn="1" w:lastColumn="0" w:oddVBand="0" w:evenVBand="0" w:oddHBand="0" w:evenHBand="0" w:firstRowFirstColumn="0" w:firstRowLastColumn="0" w:lastRowFirstColumn="0" w:lastRowLastColumn="0"/>
            <w:tcW w:w="4534" w:type="dxa"/>
            <w:gridSpan w:val="2"/>
            <w:tcBorders>
              <w:top w:val="single" w:sz="4" w:space="0" w:color="FFFFFF" w:themeColor="background1"/>
              <w:bottom w:val="single" w:sz="4" w:space="0" w:color="FFFFFF" w:themeColor="background1"/>
            </w:tcBorders>
          </w:tcPr>
          <w:p w14:paraId="33B3A243" w14:textId="77777777" w:rsidR="00A93E6A" w:rsidRPr="00A344F1" w:rsidRDefault="00A93E6A" w:rsidP="001F65F8">
            <w:pPr>
              <w:rPr>
                <w:noProof w:val="0"/>
              </w:rPr>
            </w:pPr>
            <w:r w:rsidRPr="00A344F1">
              <w:rPr>
                <w:noProof w:val="0"/>
              </w:rPr>
              <w:t>Beoordelingscriteria</w:t>
            </w:r>
          </w:p>
          <w:p w14:paraId="0D64AF32" w14:textId="77777777" w:rsidR="00A93E6A" w:rsidRPr="00A344F1" w:rsidRDefault="00A93E6A" w:rsidP="001F65F8">
            <w:pPr>
              <w:rPr>
                <w:noProof w:val="0"/>
              </w:rPr>
            </w:pPr>
          </w:p>
        </w:tc>
        <w:tc>
          <w:tcPr>
            <w:tcW w:w="378" w:type="dxa"/>
            <w:tcBorders>
              <w:top w:val="single" w:sz="4" w:space="0" w:color="FFFFFF" w:themeColor="background1"/>
              <w:bottom w:val="single" w:sz="4" w:space="0" w:color="FFFFFF" w:themeColor="background1"/>
            </w:tcBorders>
            <w:textDirection w:val="btLr"/>
          </w:tcPr>
          <w:p w14:paraId="6AA1D63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Praktijk </w:t>
            </w:r>
          </w:p>
        </w:tc>
        <w:tc>
          <w:tcPr>
            <w:tcW w:w="379" w:type="dxa"/>
            <w:gridSpan w:val="3"/>
            <w:tcBorders>
              <w:top w:val="single" w:sz="4" w:space="0" w:color="FFFFFF" w:themeColor="background1"/>
              <w:bottom w:val="single" w:sz="4" w:space="0" w:color="FFFFFF" w:themeColor="background1"/>
            </w:tcBorders>
            <w:textDirection w:val="btLr"/>
          </w:tcPr>
          <w:p w14:paraId="5DA51AD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Reflectie</w:t>
            </w:r>
          </w:p>
        </w:tc>
        <w:tc>
          <w:tcPr>
            <w:tcW w:w="379" w:type="dxa"/>
            <w:tcBorders>
              <w:top w:val="single" w:sz="4" w:space="0" w:color="FFFFFF" w:themeColor="background1"/>
              <w:bottom w:val="single" w:sz="4" w:space="0" w:color="FFFFFF" w:themeColor="background1"/>
            </w:tcBorders>
            <w:textDirection w:val="btLr"/>
          </w:tcPr>
          <w:p w14:paraId="220439F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Voldaan</w:t>
            </w:r>
          </w:p>
        </w:tc>
        <w:tc>
          <w:tcPr>
            <w:tcW w:w="4077" w:type="dxa"/>
            <w:gridSpan w:val="2"/>
            <w:tcBorders>
              <w:top w:val="single" w:sz="4" w:space="0" w:color="FFFFFF" w:themeColor="background1"/>
              <w:bottom w:val="single" w:sz="4" w:space="0" w:color="FFFFFF" w:themeColor="background1"/>
            </w:tcBorders>
          </w:tcPr>
          <w:p w14:paraId="172FD27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Waargenomen gedrag en/of uitspraken (of nalaten daarvan) waarop score is gebaseerd</w:t>
            </w:r>
          </w:p>
          <w:p w14:paraId="20A9884E"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Toelichting</w:t>
            </w:r>
          </w:p>
          <w:p w14:paraId="22DEDBD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1FCC20F" w14:textId="77777777" w:rsidTr="009C4747">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4" w:space="0" w:color="FFFFFF" w:themeColor="background1"/>
              <w:bottom w:val="single" w:sz="8" w:space="0" w:color="FFFFFF" w:themeColor="background1"/>
            </w:tcBorders>
            <w:shd w:val="clear" w:color="auto" w:fill="FAD7B6"/>
          </w:tcPr>
          <w:p w14:paraId="0247A7CB" w14:textId="77777777" w:rsidR="00A93E6A" w:rsidRPr="00A344F1" w:rsidRDefault="00A93E6A" w:rsidP="001F65F8">
            <w:pPr>
              <w:rPr>
                <w:noProof w:val="0"/>
              </w:rPr>
            </w:pPr>
            <w:r w:rsidRPr="00A344F1">
              <w:rPr>
                <w:noProof w:val="0"/>
              </w:rPr>
              <w:t xml:space="preserve">Werkproces 4.2.1 Begeleidt sporters bij wedstrijden </w:t>
            </w:r>
          </w:p>
        </w:tc>
      </w:tr>
      <w:tr w:rsidR="00A93E6A" w:rsidRPr="00A344F1" w14:paraId="359CB93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28AD6C7B" w14:textId="77777777" w:rsidR="00A93E6A" w:rsidRPr="001F65F8" w:rsidRDefault="00A93E6A" w:rsidP="001F65F8">
            <w:pPr>
              <w:rPr>
                <w:b w:val="0"/>
                <w:noProof w:val="0"/>
              </w:rPr>
            </w:pPr>
            <w:r w:rsidRPr="001F65F8">
              <w:rPr>
                <w:b w:val="0"/>
                <w:noProof w:val="0"/>
              </w:rPr>
              <w:t>De resultaten van dit werkproces zijn:</w:t>
            </w:r>
          </w:p>
          <w:p w14:paraId="2027698D" w14:textId="18CA2232" w:rsidR="00A93E6A" w:rsidRPr="00D50734" w:rsidRDefault="00A93E6A" w:rsidP="001F65F8">
            <w:pPr>
              <w:pStyle w:val="Opsomming"/>
              <w:rPr>
                <w:b w:val="0"/>
              </w:rPr>
            </w:pPr>
            <w:r w:rsidRPr="00D50734">
              <w:rPr>
                <w:b w:val="0"/>
              </w:rPr>
              <w:t xml:space="preserve">De begeleiding doet recht aan de sportieve mogelijkheden en ambities van de </w:t>
            </w:r>
            <w:r w:rsidRPr="00D50734">
              <w:rPr>
                <w:b w:val="0"/>
                <w:color w:val="FF0000"/>
              </w:rPr>
              <w:t>sporters</w:t>
            </w:r>
            <w:r w:rsidR="00D50734">
              <w:rPr>
                <w:b w:val="0"/>
              </w:rPr>
              <w:t>;</w:t>
            </w:r>
          </w:p>
          <w:p w14:paraId="6F4B56DE" w14:textId="0386C21D" w:rsidR="00D50734" w:rsidRDefault="00A93E6A" w:rsidP="00D50734">
            <w:pPr>
              <w:pStyle w:val="Opsomming"/>
              <w:rPr>
                <w:b w:val="0"/>
              </w:rPr>
            </w:pPr>
            <w:r w:rsidRPr="00D50734">
              <w:rPr>
                <w:b w:val="0"/>
              </w:rPr>
              <w:t xml:space="preserve">De </w:t>
            </w:r>
            <w:r w:rsidRPr="00D50734">
              <w:rPr>
                <w:b w:val="0"/>
                <w:color w:val="FF0000"/>
              </w:rPr>
              <w:t>sporter</w:t>
            </w:r>
            <w:r w:rsidRPr="00D50734">
              <w:rPr>
                <w:b w:val="0"/>
              </w:rPr>
              <w:t xml:space="preserve"> is bekend met voeding en dopingpreventie.</w:t>
            </w:r>
          </w:p>
          <w:p w14:paraId="7DCF61B8" w14:textId="77777777" w:rsidR="00D50734" w:rsidRDefault="00D50734" w:rsidP="00D50734">
            <w:pPr>
              <w:pStyle w:val="Opsomming"/>
              <w:numPr>
                <w:ilvl w:val="0"/>
                <w:numId w:val="0"/>
              </w:numPr>
              <w:rPr>
                <w:rFonts w:cs="Arial"/>
                <w:b w:val="0"/>
                <w:color w:val="FF0000"/>
              </w:rPr>
            </w:pPr>
          </w:p>
          <w:p w14:paraId="2CA79F73" w14:textId="29099880" w:rsidR="00A93E6A" w:rsidRPr="00D50734" w:rsidRDefault="001F65F8" w:rsidP="00D50734">
            <w:pPr>
              <w:pStyle w:val="Opsomming"/>
              <w:numPr>
                <w:ilvl w:val="0"/>
                <w:numId w:val="0"/>
              </w:numPr>
              <w:rPr>
                <w:b w:val="0"/>
              </w:rPr>
            </w:pPr>
            <w:r w:rsidRPr="00D50734">
              <w:rPr>
                <w:rFonts w:cs="Arial"/>
                <w:color w:val="FF0000"/>
                <w:szCs w:val="17"/>
              </w:rPr>
              <w:t>De kandidaat heeft laten zien dat hij dit werkproces beheerst:</w:t>
            </w:r>
            <w:r w:rsidR="005E1D77">
              <w:rPr>
                <w:rFonts w:cs="Arial"/>
                <w:color w:val="FF0000"/>
                <w:szCs w:val="17"/>
              </w:rPr>
              <w:t xml:space="preserve">    </w:t>
            </w:r>
            <w:r w:rsidRPr="00D50734">
              <w:rPr>
                <w:rFonts w:ascii="Symbol" w:hAnsi="Symbol"/>
                <w:bCs/>
                <w:color w:val="FF0000"/>
                <w:szCs w:val="17"/>
              </w:rPr>
              <w:t></w:t>
            </w:r>
            <w:r w:rsidRPr="00D50734">
              <w:rPr>
                <w:rFonts w:cs="Arial"/>
                <w:bCs/>
                <w:color w:val="FF0000"/>
                <w:szCs w:val="17"/>
              </w:rPr>
              <w:t xml:space="preserve"> ja</w:t>
            </w:r>
            <w:r w:rsidR="005E1D77">
              <w:rPr>
                <w:rFonts w:cs="Arial"/>
                <w:bCs/>
                <w:color w:val="FF0000"/>
                <w:szCs w:val="17"/>
              </w:rPr>
              <w:t xml:space="preserve"> </w:t>
            </w:r>
            <w:r w:rsidRPr="00D50734">
              <w:rPr>
                <w:rFonts w:ascii="Symbol" w:hAnsi="Symbol"/>
                <w:bCs/>
                <w:color w:val="FF0000"/>
                <w:szCs w:val="17"/>
              </w:rPr>
              <w:t></w:t>
            </w:r>
            <w:r w:rsidRPr="00D50734">
              <w:rPr>
                <w:rFonts w:cs="Arial"/>
                <w:bCs/>
                <w:color w:val="FF0000"/>
                <w:szCs w:val="17"/>
              </w:rPr>
              <w:t xml:space="preserve"> nee</w:t>
            </w:r>
          </w:p>
        </w:tc>
      </w:tr>
      <w:tr w:rsidR="00A93E6A" w:rsidRPr="00A344F1" w14:paraId="5A9167A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587A8D42" w14:textId="77777777" w:rsidR="00A93E6A" w:rsidRPr="00411FCC" w:rsidRDefault="00A93E6A" w:rsidP="001F65F8">
            <w:pPr>
              <w:rPr>
                <w:b w:val="0"/>
                <w:noProof w:val="0"/>
              </w:rPr>
            </w:pPr>
            <w:r w:rsidRPr="00411FCC">
              <w:rPr>
                <w:b w:val="0"/>
                <w:noProof w:val="0"/>
              </w:rPr>
              <w:t>1</w:t>
            </w:r>
          </w:p>
        </w:tc>
        <w:tc>
          <w:tcPr>
            <w:tcW w:w="3913" w:type="dxa"/>
          </w:tcPr>
          <w:p w14:paraId="7089F6B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Begeleidt </w:t>
            </w:r>
            <w:r w:rsidRPr="00A344F1">
              <w:rPr>
                <w:rFonts w:eastAsia="Calibri" w:cs="Arial"/>
                <w:noProof w:val="0"/>
                <w:color w:val="FF0000"/>
                <w:szCs w:val="20"/>
              </w:rPr>
              <w:t>sporters</w:t>
            </w:r>
            <w:r w:rsidRPr="00A344F1">
              <w:rPr>
                <w:rFonts w:eastAsia="Calibri" w:cs="Arial"/>
                <w:noProof w:val="0"/>
                <w:szCs w:val="20"/>
              </w:rPr>
              <w:t xml:space="preserve"> bij het leren presteren onder druk </w:t>
            </w:r>
          </w:p>
        </w:tc>
        <w:tc>
          <w:tcPr>
            <w:tcW w:w="394" w:type="dxa"/>
            <w:gridSpan w:val="2"/>
          </w:tcPr>
          <w:p w14:paraId="77CBA1B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5A083A2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8ABE56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58D58B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EE8356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17435A13" w14:textId="77777777" w:rsidR="00A93E6A" w:rsidRPr="00411FCC" w:rsidRDefault="00A93E6A" w:rsidP="001F65F8">
            <w:pPr>
              <w:spacing w:line="276" w:lineRule="auto"/>
              <w:rPr>
                <w:b w:val="0"/>
                <w:noProof w:val="0"/>
                <w:color w:val="1F497D" w:themeColor="text2"/>
              </w:rPr>
            </w:pPr>
            <w:r w:rsidRPr="00411FCC">
              <w:rPr>
                <w:b w:val="0"/>
                <w:noProof w:val="0"/>
                <w:color w:val="1F497D" w:themeColor="text2"/>
              </w:rPr>
              <w:t>2</w:t>
            </w:r>
          </w:p>
        </w:tc>
        <w:tc>
          <w:tcPr>
            <w:tcW w:w="3913" w:type="dxa"/>
          </w:tcPr>
          <w:p w14:paraId="0DE358E8"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394" w:type="dxa"/>
            <w:gridSpan w:val="2"/>
          </w:tcPr>
          <w:p w14:paraId="65D6732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6F0B915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9D3234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3FD13A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F58974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6D567A2D" w14:textId="77777777" w:rsidR="00A93E6A" w:rsidRPr="00411FCC" w:rsidRDefault="00A93E6A" w:rsidP="001F65F8">
            <w:pPr>
              <w:spacing w:line="276" w:lineRule="auto"/>
              <w:rPr>
                <w:b w:val="0"/>
                <w:noProof w:val="0"/>
                <w:color w:val="1F497D" w:themeColor="text2"/>
              </w:rPr>
            </w:pPr>
            <w:r w:rsidRPr="00411FCC">
              <w:rPr>
                <w:b w:val="0"/>
                <w:noProof w:val="0"/>
                <w:color w:val="1F497D" w:themeColor="text2"/>
              </w:rPr>
              <w:t>3</w:t>
            </w:r>
          </w:p>
        </w:tc>
        <w:tc>
          <w:tcPr>
            <w:tcW w:w="3913" w:type="dxa"/>
          </w:tcPr>
          <w:p w14:paraId="2999F98C"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Komt afspraken na</w:t>
            </w:r>
          </w:p>
        </w:tc>
        <w:tc>
          <w:tcPr>
            <w:tcW w:w="394" w:type="dxa"/>
            <w:gridSpan w:val="2"/>
          </w:tcPr>
          <w:p w14:paraId="13074A9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19C5A82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ED0881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102468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04422C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44AFC699" w14:textId="77777777" w:rsidR="00A93E6A" w:rsidRPr="00411FCC" w:rsidRDefault="00A93E6A" w:rsidP="001F65F8">
            <w:pPr>
              <w:spacing w:line="276" w:lineRule="auto"/>
              <w:rPr>
                <w:b w:val="0"/>
                <w:noProof w:val="0"/>
                <w:color w:val="1F497D" w:themeColor="text2"/>
              </w:rPr>
            </w:pPr>
            <w:r w:rsidRPr="00411FCC">
              <w:rPr>
                <w:b w:val="0"/>
                <w:noProof w:val="0"/>
                <w:color w:val="1F497D" w:themeColor="text2"/>
              </w:rPr>
              <w:t>4</w:t>
            </w:r>
          </w:p>
        </w:tc>
        <w:tc>
          <w:tcPr>
            <w:tcW w:w="3913" w:type="dxa"/>
          </w:tcPr>
          <w:p w14:paraId="2662AC95"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394" w:type="dxa"/>
            <w:gridSpan w:val="2"/>
          </w:tcPr>
          <w:p w14:paraId="3283912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7C64EB9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6AE2EC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3459A7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5644EBE"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9"/>
            <w:shd w:val="clear" w:color="auto" w:fill="FAD7B6"/>
          </w:tcPr>
          <w:p w14:paraId="10F6C15A" w14:textId="77777777" w:rsidR="00A93E6A" w:rsidRPr="00A344F1" w:rsidRDefault="00A93E6A" w:rsidP="001F65F8">
            <w:pPr>
              <w:rPr>
                <w:noProof w:val="0"/>
              </w:rPr>
            </w:pPr>
            <w:r w:rsidRPr="00A344F1">
              <w:rPr>
                <w:noProof w:val="0"/>
              </w:rPr>
              <w:t xml:space="preserve">Werkproces 4.2.2 Bereidt wedstrijden voor </w:t>
            </w:r>
          </w:p>
        </w:tc>
      </w:tr>
      <w:tr w:rsidR="00A93E6A" w:rsidRPr="00A344F1" w14:paraId="743213A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Pr>
          <w:p w14:paraId="542DBFF1" w14:textId="77777777" w:rsidR="00A93E6A" w:rsidRPr="00411FCC" w:rsidRDefault="00A93E6A" w:rsidP="001F65F8">
            <w:pPr>
              <w:rPr>
                <w:b w:val="0"/>
                <w:noProof w:val="0"/>
              </w:rPr>
            </w:pPr>
            <w:r w:rsidRPr="00411FCC">
              <w:rPr>
                <w:b w:val="0"/>
                <w:noProof w:val="0"/>
              </w:rPr>
              <w:t>De resultaten van dit werkproces zijn:</w:t>
            </w:r>
          </w:p>
          <w:p w14:paraId="7A29501F" w14:textId="2FE3B76F" w:rsidR="00A93E6A" w:rsidRPr="00411FCC" w:rsidRDefault="00A93E6A" w:rsidP="00411FCC">
            <w:pPr>
              <w:pStyle w:val="Opsomming"/>
              <w:rPr>
                <w:b w:val="0"/>
              </w:rPr>
            </w:pPr>
            <w:r w:rsidRPr="00411FCC">
              <w:rPr>
                <w:b w:val="0"/>
              </w:rPr>
              <w:t>Het wedstrijd</w:t>
            </w:r>
            <w:r w:rsidR="00394B5D">
              <w:rPr>
                <w:b w:val="0"/>
              </w:rPr>
              <w:t>plan is gebaseerd op analyses;</w:t>
            </w:r>
          </w:p>
          <w:p w14:paraId="1DF3B1B8" w14:textId="01D3DB04" w:rsidR="00A93E6A" w:rsidRPr="00411FCC" w:rsidRDefault="00A93E6A" w:rsidP="00411FCC">
            <w:pPr>
              <w:pStyle w:val="Opsomming"/>
              <w:rPr>
                <w:b w:val="0"/>
              </w:rPr>
            </w:pPr>
            <w:r w:rsidRPr="00411FCC">
              <w:rPr>
                <w:b w:val="0"/>
              </w:rPr>
              <w:t xml:space="preserve">Het wedstrijdplan is besproken met de </w:t>
            </w:r>
            <w:r w:rsidRPr="00411FCC">
              <w:rPr>
                <w:b w:val="0"/>
                <w:color w:val="FF0000"/>
              </w:rPr>
              <w:t>sporters</w:t>
            </w:r>
            <w:r w:rsidRPr="00411FCC">
              <w:rPr>
                <w:b w:val="0"/>
              </w:rPr>
              <w:t>/het team.</w:t>
            </w:r>
          </w:p>
          <w:p w14:paraId="63E23369" w14:textId="77777777" w:rsidR="00411FCC" w:rsidRDefault="00411FCC" w:rsidP="001F65F8">
            <w:pPr>
              <w:spacing w:line="276" w:lineRule="auto"/>
              <w:rPr>
                <w:rFonts w:cs="Arial"/>
                <w:color w:val="FF0000"/>
              </w:rPr>
            </w:pPr>
          </w:p>
          <w:p w14:paraId="28F5AE72" w14:textId="403307C2" w:rsidR="00A93E6A" w:rsidRPr="00611A51" w:rsidRDefault="00411FCC" w:rsidP="001F65F8">
            <w:pPr>
              <w:spacing w:line="276" w:lineRule="auto"/>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5019E96B" w14:textId="77777777" w:rsidTr="009C4747">
        <w:trPr>
          <w:trHeight w:val="493"/>
        </w:trPr>
        <w:tc>
          <w:tcPr>
            <w:cnfStyle w:val="001000000000" w:firstRow="0" w:lastRow="0" w:firstColumn="1" w:lastColumn="0" w:oddVBand="0" w:evenVBand="0" w:oddHBand="0" w:evenHBand="0" w:firstRowFirstColumn="0" w:firstRowLastColumn="0" w:lastRowFirstColumn="0" w:lastRowLastColumn="0"/>
            <w:tcW w:w="621" w:type="dxa"/>
          </w:tcPr>
          <w:p w14:paraId="40287EAD" w14:textId="77777777" w:rsidR="00A93E6A" w:rsidRPr="00411FCC" w:rsidRDefault="00A93E6A" w:rsidP="001F65F8">
            <w:pPr>
              <w:rPr>
                <w:b w:val="0"/>
                <w:noProof w:val="0"/>
              </w:rPr>
            </w:pPr>
            <w:r w:rsidRPr="00411FCC">
              <w:rPr>
                <w:b w:val="0"/>
                <w:noProof w:val="0"/>
              </w:rPr>
              <w:t>5</w:t>
            </w:r>
          </w:p>
        </w:tc>
        <w:tc>
          <w:tcPr>
            <w:tcW w:w="3913" w:type="dxa"/>
          </w:tcPr>
          <w:p w14:paraId="6C9095A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Bespreekt de wedstrijd voor met team/</w:t>
            </w:r>
            <w:r w:rsidRPr="00A344F1">
              <w:rPr>
                <w:noProof w:val="0"/>
                <w:color w:val="FF0000"/>
              </w:rPr>
              <w:t>sporter(s)</w:t>
            </w:r>
          </w:p>
        </w:tc>
        <w:tc>
          <w:tcPr>
            <w:tcW w:w="394" w:type="dxa"/>
            <w:gridSpan w:val="2"/>
          </w:tcPr>
          <w:p w14:paraId="01CAFE1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6382961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3C4D31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50E3D97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9DFCAAE" w14:textId="77777777" w:rsidTr="009C4747">
        <w:trPr>
          <w:trHeight w:val="241"/>
        </w:trPr>
        <w:tc>
          <w:tcPr>
            <w:cnfStyle w:val="001000000000" w:firstRow="0" w:lastRow="0" w:firstColumn="1" w:lastColumn="0" w:oddVBand="0" w:evenVBand="0" w:oddHBand="0" w:evenHBand="0" w:firstRowFirstColumn="0" w:firstRowLastColumn="0" w:lastRowFirstColumn="0" w:lastRowLastColumn="0"/>
            <w:tcW w:w="9747" w:type="dxa"/>
            <w:gridSpan w:val="9"/>
            <w:shd w:val="clear" w:color="auto" w:fill="FAD7B6"/>
          </w:tcPr>
          <w:p w14:paraId="0D1C8325" w14:textId="77777777" w:rsidR="00A93E6A" w:rsidRPr="00A344F1" w:rsidRDefault="00A93E6A" w:rsidP="001F65F8">
            <w:r w:rsidRPr="00A344F1">
              <w:rPr>
                <w:noProof w:val="0"/>
              </w:rPr>
              <w:t xml:space="preserve">Werkproces 4.2.3 </w:t>
            </w:r>
            <w:r>
              <w:t>Coacht gericht op de wedstrijd</w:t>
            </w:r>
          </w:p>
        </w:tc>
      </w:tr>
      <w:tr w:rsidR="00A93E6A" w:rsidRPr="00A344F1" w14:paraId="27C54F5B"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Pr>
          <w:p w14:paraId="396F3D71" w14:textId="77777777" w:rsidR="00A93E6A" w:rsidRPr="00411FCC" w:rsidRDefault="00A93E6A" w:rsidP="001F65F8">
            <w:pPr>
              <w:rPr>
                <w:b w:val="0"/>
                <w:noProof w:val="0"/>
              </w:rPr>
            </w:pPr>
            <w:r w:rsidRPr="00411FCC">
              <w:rPr>
                <w:b w:val="0"/>
                <w:noProof w:val="0"/>
              </w:rPr>
              <w:t>Het resultaat van dit werkproces is:</w:t>
            </w:r>
          </w:p>
          <w:p w14:paraId="7B94F5C8" w14:textId="2364A162" w:rsidR="00A93E6A" w:rsidRPr="00411FCC" w:rsidRDefault="00A93E6A" w:rsidP="00411FCC">
            <w:pPr>
              <w:pStyle w:val="Opsomming"/>
              <w:rPr>
                <w:b w:val="0"/>
              </w:rPr>
            </w:pPr>
            <w:r w:rsidRPr="00411FCC">
              <w:rPr>
                <w:b w:val="0"/>
              </w:rPr>
              <w:t>De coaching is positief en adequaat.</w:t>
            </w:r>
          </w:p>
          <w:p w14:paraId="286C7571" w14:textId="77777777" w:rsidR="00411FCC" w:rsidRDefault="00411FCC" w:rsidP="001F65F8">
            <w:pPr>
              <w:spacing w:line="276" w:lineRule="auto"/>
              <w:rPr>
                <w:rFonts w:cs="Arial"/>
                <w:color w:val="FF0000"/>
              </w:rPr>
            </w:pPr>
          </w:p>
          <w:p w14:paraId="1CA602C7" w14:textId="5F0AE5BE" w:rsidR="00A93E6A" w:rsidRPr="00611A51" w:rsidRDefault="00411FCC" w:rsidP="001F65F8">
            <w:pPr>
              <w:spacing w:line="276" w:lineRule="auto"/>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6808B392"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57821F56" w14:textId="77777777" w:rsidR="00A93E6A" w:rsidRPr="00411FCC" w:rsidRDefault="00A93E6A" w:rsidP="001F65F8">
            <w:pPr>
              <w:rPr>
                <w:b w:val="0"/>
                <w:noProof w:val="0"/>
              </w:rPr>
            </w:pPr>
            <w:r w:rsidRPr="00411FCC">
              <w:rPr>
                <w:b w:val="0"/>
                <w:noProof w:val="0"/>
              </w:rPr>
              <w:t>6</w:t>
            </w:r>
          </w:p>
        </w:tc>
        <w:tc>
          <w:tcPr>
            <w:tcW w:w="3913" w:type="dxa"/>
          </w:tcPr>
          <w:p w14:paraId="35F918C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Analyseert tijdens de wedstrijd en neemt op basis hiervan adequate maatregelen</w:t>
            </w:r>
          </w:p>
        </w:tc>
        <w:tc>
          <w:tcPr>
            <w:tcW w:w="394" w:type="dxa"/>
            <w:gridSpan w:val="2"/>
          </w:tcPr>
          <w:p w14:paraId="30398CA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2AD49E4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9C906E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01B729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938DED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30DDCD45" w14:textId="77777777" w:rsidR="00A93E6A" w:rsidRPr="00411FCC" w:rsidRDefault="00A93E6A" w:rsidP="001F65F8">
            <w:pPr>
              <w:rPr>
                <w:b w:val="0"/>
                <w:noProof w:val="0"/>
              </w:rPr>
            </w:pPr>
            <w:r w:rsidRPr="00411FCC">
              <w:rPr>
                <w:b w:val="0"/>
                <w:noProof w:val="0"/>
              </w:rPr>
              <w:t>7</w:t>
            </w:r>
          </w:p>
        </w:tc>
        <w:tc>
          <w:tcPr>
            <w:tcW w:w="3913" w:type="dxa"/>
          </w:tcPr>
          <w:p w14:paraId="481892C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Coacht positief</w:t>
            </w:r>
          </w:p>
        </w:tc>
        <w:tc>
          <w:tcPr>
            <w:tcW w:w="394" w:type="dxa"/>
            <w:gridSpan w:val="2"/>
          </w:tcPr>
          <w:p w14:paraId="71C2C2E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57BC6BD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280FE7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59AF681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041524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55C9EFEA" w14:textId="77777777" w:rsidR="00A93E6A" w:rsidRPr="00411FCC" w:rsidRDefault="00A93E6A" w:rsidP="001F65F8">
            <w:pPr>
              <w:rPr>
                <w:b w:val="0"/>
                <w:noProof w:val="0"/>
              </w:rPr>
            </w:pPr>
            <w:r w:rsidRPr="00411FCC">
              <w:rPr>
                <w:b w:val="0"/>
                <w:noProof w:val="0"/>
              </w:rPr>
              <w:t>8</w:t>
            </w:r>
          </w:p>
        </w:tc>
        <w:tc>
          <w:tcPr>
            <w:tcW w:w="3913" w:type="dxa"/>
          </w:tcPr>
          <w:p w14:paraId="3F05CFF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Houdt zich aan de regels die gelden tijdens de wedstrijd</w:t>
            </w:r>
          </w:p>
        </w:tc>
        <w:tc>
          <w:tcPr>
            <w:tcW w:w="394" w:type="dxa"/>
            <w:gridSpan w:val="2"/>
          </w:tcPr>
          <w:p w14:paraId="5D08A03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2EF6EAC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19A49E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712332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E71F2B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64FD87D0" w14:textId="77777777" w:rsidR="00A93E6A" w:rsidRPr="00411FCC" w:rsidRDefault="00A93E6A" w:rsidP="001F65F8">
            <w:pPr>
              <w:spacing w:line="276" w:lineRule="auto"/>
              <w:rPr>
                <w:b w:val="0"/>
                <w:noProof w:val="0"/>
                <w:color w:val="1F497D" w:themeColor="text2"/>
              </w:rPr>
            </w:pPr>
            <w:r w:rsidRPr="00411FCC">
              <w:rPr>
                <w:b w:val="0"/>
                <w:noProof w:val="0"/>
                <w:color w:val="1F497D" w:themeColor="text2"/>
              </w:rPr>
              <w:t>9</w:t>
            </w:r>
          </w:p>
        </w:tc>
        <w:tc>
          <w:tcPr>
            <w:tcW w:w="3913" w:type="dxa"/>
          </w:tcPr>
          <w:p w14:paraId="6D502E99"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Vertoont voorbeeldgedrag op en rond de sportlocatie</w:t>
            </w:r>
          </w:p>
        </w:tc>
        <w:tc>
          <w:tcPr>
            <w:tcW w:w="394" w:type="dxa"/>
            <w:gridSpan w:val="2"/>
          </w:tcPr>
          <w:p w14:paraId="38188B5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20A711E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467923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5460BE5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AB4E76D"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9"/>
            <w:shd w:val="clear" w:color="auto" w:fill="FAD7B6"/>
          </w:tcPr>
          <w:p w14:paraId="1478D5F5" w14:textId="77777777" w:rsidR="00A93E6A" w:rsidRPr="00A344F1" w:rsidRDefault="00A93E6A" w:rsidP="001F65F8">
            <w:pPr>
              <w:rPr>
                <w:noProof w:val="0"/>
              </w:rPr>
            </w:pPr>
            <w:r w:rsidRPr="00A344F1">
              <w:rPr>
                <w:noProof w:val="0"/>
              </w:rPr>
              <w:t xml:space="preserve">Werkproces 4.2.4 Evalueert wedstrijden </w:t>
            </w:r>
          </w:p>
        </w:tc>
      </w:tr>
      <w:tr w:rsidR="00A93E6A" w:rsidRPr="00A344F1" w14:paraId="4510762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Pr>
          <w:p w14:paraId="091F2F1F" w14:textId="77777777" w:rsidR="00A93E6A" w:rsidRPr="0084729B" w:rsidRDefault="00A93E6A" w:rsidP="001F65F8">
            <w:pPr>
              <w:rPr>
                <w:b w:val="0"/>
                <w:noProof w:val="0"/>
              </w:rPr>
            </w:pPr>
            <w:r w:rsidRPr="0084729B">
              <w:rPr>
                <w:b w:val="0"/>
                <w:noProof w:val="0"/>
              </w:rPr>
              <w:t>De resultaten van dit werkproces zijn:</w:t>
            </w:r>
          </w:p>
          <w:p w14:paraId="0C5F68BE" w14:textId="6E6950B4" w:rsidR="00A93E6A" w:rsidRPr="0084729B" w:rsidRDefault="00A93E6A" w:rsidP="0084729B">
            <w:pPr>
              <w:pStyle w:val="Opsomming"/>
              <w:rPr>
                <w:b w:val="0"/>
              </w:rPr>
            </w:pPr>
            <w:r w:rsidRPr="0084729B">
              <w:rPr>
                <w:b w:val="0"/>
              </w:rPr>
              <w:t>De wedstrijd is geëvalueerd.</w:t>
            </w:r>
          </w:p>
          <w:p w14:paraId="43420881" w14:textId="779BD6FD" w:rsidR="00A93E6A" w:rsidRPr="0084729B" w:rsidRDefault="00A93E6A" w:rsidP="0084729B">
            <w:pPr>
              <w:pStyle w:val="Opsomming"/>
              <w:rPr>
                <w:b w:val="0"/>
              </w:rPr>
            </w:pPr>
            <w:r w:rsidRPr="0084729B">
              <w:rPr>
                <w:b w:val="0"/>
              </w:rPr>
              <w:t>Het resultaat is input voor volgende wedstrijden.</w:t>
            </w:r>
          </w:p>
          <w:p w14:paraId="574D21A4" w14:textId="139757BB" w:rsidR="00A93E6A" w:rsidRPr="00611A51" w:rsidRDefault="0084729B" w:rsidP="001F65F8">
            <w:pPr>
              <w:rPr>
                <w:rFonts w:cs="Arial"/>
                <w:i/>
                <w:iCs/>
                <w:color w:val="FF0000"/>
                <w:sz w:val="16"/>
                <w:szCs w:val="16"/>
              </w:rPr>
            </w:pPr>
            <w:r>
              <w:rPr>
                <w:rFonts w:cs="Arial"/>
                <w:color w:val="FF0000"/>
              </w:rPr>
              <w:br/>
            </w: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763CFA1B"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2392A83E" w14:textId="77777777" w:rsidR="00A93E6A" w:rsidRPr="0053681C" w:rsidRDefault="00A93E6A" w:rsidP="001F65F8">
            <w:pPr>
              <w:rPr>
                <w:b w:val="0"/>
                <w:noProof w:val="0"/>
              </w:rPr>
            </w:pPr>
            <w:r w:rsidRPr="0053681C">
              <w:rPr>
                <w:b w:val="0"/>
                <w:noProof w:val="0"/>
              </w:rPr>
              <w:lastRenderedPageBreak/>
              <w:t>10</w:t>
            </w:r>
          </w:p>
        </w:tc>
        <w:tc>
          <w:tcPr>
            <w:tcW w:w="3913" w:type="dxa"/>
          </w:tcPr>
          <w:p w14:paraId="4C4D0AB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Evalueert een wedstrijd op systematische wijze met </w:t>
            </w:r>
            <w:r w:rsidRPr="00A344F1">
              <w:rPr>
                <w:rFonts w:eastAsia="Calibri" w:cs="Arial"/>
                <w:noProof w:val="0"/>
                <w:color w:val="FF0000"/>
              </w:rPr>
              <w:t>sporter(s)</w:t>
            </w:r>
            <w:r w:rsidRPr="00A344F1">
              <w:rPr>
                <w:rFonts w:eastAsia="Calibri" w:cs="Arial"/>
                <w:noProof w:val="0"/>
              </w:rPr>
              <w:t xml:space="preserve"> en trekt conclusies voor volgende wedstrijden</w:t>
            </w:r>
          </w:p>
        </w:tc>
        <w:tc>
          <w:tcPr>
            <w:tcW w:w="394" w:type="dxa"/>
            <w:gridSpan w:val="2"/>
          </w:tcPr>
          <w:p w14:paraId="42A1178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391051F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226166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A3534F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00364F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1C53E7FB" w14:textId="77777777" w:rsidR="00A93E6A" w:rsidRPr="0053681C" w:rsidRDefault="00A93E6A" w:rsidP="001F65F8">
            <w:pPr>
              <w:spacing w:line="276" w:lineRule="auto"/>
              <w:rPr>
                <w:b w:val="0"/>
                <w:noProof w:val="0"/>
                <w:color w:val="1F497D" w:themeColor="text2"/>
              </w:rPr>
            </w:pPr>
            <w:r w:rsidRPr="0053681C">
              <w:rPr>
                <w:b w:val="0"/>
                <w:noProof w:val="0"/>
                <w:color w:val="1F497D" w:themeColor="text2"/>
              </w:rPr>
              <w:t>11</w:t>
            </w:r>
          </w:p>
        </w:tc>
        <w:tc>
          <w:tcPr>
            <w:tcW w:w="3913" w:type="dxa"/>
          </w:tcPr>
          <w:p w14:paraId="59F7398F"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394" w:type="dxa"/>
            <w:gridSpan w:val="2"/>
          </w:tcPr>
          <w:p w14:paraId="7C6817A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406194A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A8FA84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438543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C94101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0D4577B5" w14:textId="77777777" w:rsidR="00A93E6A" w:rsidRPr="0053681C" w:rsidRDefault="00A93E6A" w:rsidP="001F65F8">
            <w:pPr>
              <w:spacing w:line="276" w:lineRule="auto"/>
              <w:rPr>
                <w:b w:val="0"/>
                <w:noProof w:val="0"/>
                <w:color w:val="1F497D" w:themeColor="text2"/>
              </w:rPr>
            </w:pPr>
            <w:r w:rsidRPr="0053681C">
              <w:rPr>
                <w:b w:val="0"/>
                <w:noProof w:val="0"/>
                <w:color w:val="1F497D" w:themeColor="text2"/>
              </w:rPr>
              <w:t>12</w:t>
            </w:r>
          </w:p>
        </w:tc>
        <w:tc>
          <w:tcPr>
            <w:tcW w:w="3913" w:type="dxa"/>
          </w:tcPr>
          <w:p w14:paraId="3D0E06AA"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394" w:type="dxa"/>
            <w:gridSpan w:val="2"/>
          </w:tcPr>
          <w:p w14:paraId="5E226C2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699C813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416F64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FF2B19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FEAC0E1"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67398C7B" w14:textId="77777777" w:rsidR="00A93E6A" w:rsidRPr="0053681C" w:rsidRDefault="00A93E6A" w:rsidP="001F65F8">
            <w:pPr>
              <w:spacing w:line="276" w:lineRule="auto"/>
              <w:rPr>
                <w:b w:val="0"/>
                <w:noProof w:val="0"/>
                <w:color w:val="1F497D" w:themeColor="text2"/>
              </w:rPr>
            </w:pPr>
            <w:r w:rsidRPr="0053681C">
              <w:rPr>
                <w:b w:val="0"/>
                <w:noProof w:val="0"/>
                <w:color w:val="1F497D" w:themeColor="text2"/>
              </w:rPr>
              <w:t>13</w:t>
            </w:r>
          </w:p>
        </w:tc>
        <w:tc>
          <w:tcPr>
            <w:tcW w:w="3913" w:type="dxa"/>
          </w:tcPr>
          <w:p w14:paraId="25CF33E3"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394" w:type="dxa"/>
            <w:gridSpan w:val="2"/>
          </w:tcPr>
          <w:p w14:paraId="19063FD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Pr>
          <w:p w14:paraId="1FCBF3A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6E4FDBC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8AF80B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A3927F2" w14:textId="77777777" w:rsidTr="009C4747">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7BF658FE" w14:textId="77777777" w:rsidR="00A93E6A" w:rsidRPr="00A344F1" w:rsidRDefault="00A93E6A" w:rsidP="001F65F8">
            <w:pPr>
              <w:rPr>
                <w:noProof w:val="0"/>
              </w:rPr>
            </w:pPr>
            <w:r w:rsidRPr="00A344F1">
              <w:rPr>
                <w:noProof w:val="0"/>
              </w:rPr>
              <w:t>Resultaat van de praktijkbeoordeling</w:t>
            </w:r>
          </w:p>
        </w:tc>
        <w:tc>
          <w:tcPr>
            <w:tcW w:w="1525" w:type="dxa"/>
            <w:gridSpan w:val="6"/>
          </w:tcPr>
          <w:p w14:paraId="34C0FFA3" w14:textId="77777777" w:rsidR="00A93E6A" w:rsidRPr="00AE5A2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p>
        </w:tc>
        <w:tc>
          <w:tcPr>
            <w:tcW w:w="3688" w:type="dxa"/>
            <w:vMerge w:val="restart"/>
          </w:tcPr>
          <w:p w14:paraId="6B1BD153" w14:textId="77777777" w:rsidR="00A93E6A" w:rsidRPr="00AE5A2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r w:rsidRPr="00AE5A23">
              <w:rPr>
                <w:b/>
                <w:noProof w:val="0"/>
              </w:rPr>
              <w:t>Toelichting</w:t>
            </w:r>
          </w:p>
          <w:p w14:paraId="253A5770" w14:textId="77777777" w:rsidR="00A93E6A" w:rsidRPr="00AE5A2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p>
        </w:tc>
      </w:tr>
      <w:tr w:rsidR="00A93E6A" w:rsidRPr="00A344F1" w14:paraId="01328DF3"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6059" w:type="dxa"/>
            <w:gridSpan w:val="8"/>
          </w:tcPr>
          <w:p w14:paraId="0DBE5AF7" w14:textId="77777777" w:rsidR="00A93E6A" w:rsidRPr="00A344F1" w:rsidRDefault="00A93E6A" w:rsidP="001F65F8">
            <w:pPr>
              <w:rPr>
                <w:noProof w:val="0"/>
              </w:rPr>
            </w:pPr>
            <w:r w:rsidRPr="00A344F1">
              <w:rPr>
                <w:noProof w:val="0"/>
              </w:rPr>
              <w:t>Handtekening PVB-beoordelaar:</w:t>
            </w:r>
          </w:p>
          <w:p w14:paraId="5AB4665C" w14:textId="77777777" w:rsidR="00A93E6A" w:rsidRPr="00A344F1" w:rsidRDefault="00A93E6A" w:rsidP="001F65F8">
            <w:pPr>
              <w:rPr>
                <w:noProof w:val="0"/>
              </w:rPr>
            </w:pPr>
          </w:p>
          <w:p w14:paraId="55C7ACD7" w14:textId="77777777" w:rsidR="00A93E6A" w:rsidRPr="00A344F1" w:rsidRDefault="00A93E6A" w:rsidP="001F65F8">
            <w:pPr>
              <w:rPr>
                <w:noProof w:val="0"/>
              </w:rPr>
            </w:pPr>
          </w:p>
          <w:p w14:paraId="683E90A4" w14:textId="77777777" w:rsidR="00A93E6A" w:rsidRPr="00A344F1" w:rsidRDefault="00A93E6A" w:rsidP="001F65F8">
            <w:pPr>
              <w:rPr>
                <w:noProof w:val="0"/>
              </w:rPr>
            </w:pPr>
          </w:p>
        </w:tc>
        <w:tc>
          <w:tcPr>
            <w:tcW w:w="3688" w:type="dxa"/>
            <w:vMerge/>
          </w:tcPr>
          <w:p w14:paraId="433FC9E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A608A2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059" w:type="dxa"/>
            <w:gridSpan w:val="8"/>
          </w:tcPr>
          <w:p w14:paraId="0B7C58A1" w14:textId="77777777" w:rsidR="00A93E6A" w:rsidRPr="00A344F1" w:rsidRDefault="00A93E6A" w:rsidP="001F65F8">
            <w:pPr>
              <w:pStyle w:val="Rodetekst"/>
              <w:rPr>
                <w:noProof w:val="0"/>
              </w:rPr>
            </w:pPr>
            <w:r w:rsidRPr="00A344F1">
              <w:rPr>
                <w:noProof w:val="0"/>
              </w:rPr>
              <w:t>Akkoord toetsingscommissie</w:t>
            </w:r>
          </w:p>
        </w:tc>
        <w:tc>
          <w:tcPr>
            <w:tcW w:w="3688" w:type="dxa"/>
          </w:tcPr>
          <w:p w14:paraId="3C60D88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bl>
    <w:p w14:paraId="1B697942" w14:textId="77777777" w:rsidR="00A93E6A" w:rsidRDefault="00A93E6A" w:rsidP="00A93E6A">
      <w:pPr>
        <w:spacing w:after="200"/>
        <w:rPr>
          <w:noProof w:val="0"/>
        </w:rPr>
      </w:pPr>
    </w:p>
    <w:p w14:paraId="385D888F" w14:textId="77777777" w:rsidR="00A93E6A" w:rsidRDefault="00A93E6A" w:rsidP="00A93E6A">
      <w:pPr>
        <w:spacing w:after="200"/>
        <w:rPr>
          <w:noProof w:val="0"/>
        </w:rPr>
      </w:pPr>
    </w:p>
    <w:p w14:paraId="774C9689" w14:textId="77777777" w:rsidR="00A93E6A" w:rsidRPr="00A344F1" w:rsidRDefault="00A93E6A" w:rsidP="00A93E6A">
      <w:pPr>
        <w:spacing w:after="200"/>
        <w:rPr>
          <w:noProof w:val="0"/>
        </w:rPr>
        <w:sectPr w:rsidR="00A93E6A" w:rsidRPr="00A344F1" w:rsidSect="001721D0">
          <w:footerReference w:type="default" r:id="rId14"/>
          <w:pgSz w:w="11906" w:h="16838"/>
          <w:pgMar w:top="1134" w:right="1418" w:bottom="1134" w:left="1418" w:header="709" w:footer="709" w:gutter="0"/>
          <w:cols w:space="708"/>
        </w:sectPr>
      </w:pPr>
      <w:r>
        <w:rPr>
          <w:noProof w:val="0"/>
        </w:rPr>
        <w:br w:type="page"/>
      </w:r>
    </w:p>
    <w:p w14:paraId="5037F5A3" w14:textId="77777777" w:rsidR="00A93E6A" w:rsidRPr="00A344F1" w:rsidRDefault="00A93E6A" w:rsidP="00A93E6A">
      <w:pPr>
        <w:pStyle w:val="Kop1"/>
        <w:ind w:left="567" w:hanging="567"/>
        <w:rPr>
          <w:noProof w:val="0"/>
        </w:rPr>
      </w:pPr>
      <w:bookmarkStart w:id="120" w:name="_Toc342425943"/>
      <w:bookmarkStart w:id="121" w:name="_Toc350365957"/>
      <w:bookmarkStart w:id="122" w:name="_Toc474264293"/>
      <w:bookmarkStart w:id="123" w:name="_Toc355508844"/>
      <w:r w:rsidRPr="00A344F1">
        <w:rPr>
          <w:noProof w:val="0"/>
        </w:rPr>
        <w:lastRenderedPageBreak/>
        <w:t>PVB 4.2 Coachen bij wedstrijden</w:t>
      </w:r>
      <w:bookmarkEnd w:id="120"/>
      <w:r w:rsidRPr="00A344F1">
        <w:rPr>
          <w:noProof w:val="0"/>
        </w:rPr>
        <w:t xml:space="preserve"> </w:t>
      </w:r>
      <w:r w:rsidRPr="00A344F1">
        <w:rPr>
          <w:noProof w:val="0"/>
          <w:sz w:val="24"/>
          <w:szCs w:val="24"/>
        </w:rPr>
        <w:t>(portfoliobeoordeling)</w:t>
      </w:r>
      <w:bookmarkEnd w:id="121"/>
      <w:bookmarkEnd w:id="122"/>
      <w:bookmarkEnd w:id="123"/>
    </w:p>
    <w:p w14:paraId="0DD74F66" w14:textId="77777777" w:rsidR="00A93E6A" w:rsidRPr="00A344F1" w:rsidRDefault="00A93E6A" w:rsidP="00A93E6A">
      <w:pPr>
        <w:pStyle w:val="KopOngenummerd"/>
        <w:rPr>
          <w:noProof w:val="0"/>
        </w:rPr>
      </w:pPr>
      <w:r w:rsidRPr="00A344F1">
        <w:rPr>
          <w:noProof w:val="0"/>
        </w:rPr>
        <w:t xml:space="preserve">Deelkwalificatie van trainer-coach 4 </w:t>
      </w:r>
    </w:p>
    <w:p w14:paraId="180DC616" w14:textId="77777777" w:rsidR="00A93E6A" w:rsidRPr="00A344F1" w:rsidRDefault="00A93E6A" w:rsidP="00A93E6A">
      <w:pPr>
        <w:pStyle w:val="Kop2"/>
        <w:ind w:left="567" w:hanging="567"/>
        <w:rPr>
          <w:rFonts w:eastAsia="Times New Roman"/>
          <w:noProof w:val="0"/>
        </w:rPr>
      </w:pPr>
      <w:bookmarkStart w:id="124" w:name="_Toc342425944"/>
      <w:bookmarkStart w:id="125" w:name="_Toc350365958"/>
      <w:bookmarkStart w:id="126" w:name="_Toc474264294"/>
      <w:bookmarkStart w:id="127" w:name="_Toc355508845"/>
      <w:r w:rsidRPr="00A344F1">
        <w:rPr>
          <w:rFonts w:eastAsia="Times New Roman"/>
          <w:noProof w:val="0"/>
        </w:rPr>
        <w:t>Inleiding</w:t>
      </w:r>
      <w:bookmarkEnd w:id="124"/>
      <w:bookmarkEnd w:id="125"/>
      <w:bookmarkEnd w:id="126"/>
      <w:bookmarkEnd w:id="127"/>
      <w:r w:rsidRPr="00A344F1">
        <w:rPr>
          <w:rFonts w:eastAsia="Times New Roman"/>
          <w:noProof w:val="0"/>
        </w:rPr>
        <w:t xml:space="preserve"> </w:t>
      </w:r>
    </w:p>
    <w:p w14:paraId="6374FF26" w14:textId="77777777" w:rsidR="00A93E6A" w:rsidRPr="00A344F1" w:rsidRDefault="00A93E6A" w:rsidP="00A93E6A">
      <w:pPr>
        <w:rPr>
          <w:noProof w:val="0"/>
        </w:rPr>
      </w:pPr>
    </w:p>
    <w:p w14:paraId="1A6D47BF" w14:textId="77777777" w:rsidR="00A93E6A" w:rsidRPr="00A344F1" w:rsidRDefault="00A93E6A" w:rsidP="00A93E6A">
      <w:pPr>
        <w:rPr>
          <w:noProof w:val="0"/>
        </w:rPr>
      </w:pPr>
      <w:r w:rsidRPr="00A344F1">
        <w:rPr>
          <w:noProof w:val="0"/>
        </w:rPr>
        <w:t xml:space="preserve">Om het door </w:t>
      </w:r>
      <w:r w:rsidRPr="00A344F1">
        <w:rPr>
          <w:noProof w:val="0"/>
          <w:color w:val="FF0000"/>
        </w:rPr>
        <w:t>de eigen sportbond</w:t>
      </w:r>
      <w:r w:rsidRPr="00A344F1">
        <w:rPr>
          <w:noProof w:val="0"/>
        </w:rPr>
        <w:t xml:space="preserve"> </w:t>
      </w:r>
      <w:r w:rsidRPr="00A344F1">
        <w:rPr>
          <w:noProof w:val="0"/>
          <w:color w:val="FF0000"/>
        </w:rPr>
        <w:t>en</w:t>
      </w:r>
      <w:r w:rsidRPr="00A344F1">
        <w:rPr>
          <w:noProof w:val="0"/>
        </w:rPr>
        <w:t xml:space="preserve"> NOC*NSF erkende diploma </w:t>
      </w:r>
      <w:r w:rsidRPr="00A344F1">
        <w:rPr>
          <w:noProof w:val="0"/>
          <w:color w:val="FF0000"/>
        </w:rPr>
        <w:t xml:space="preserve">trainer-coach </w:t>
      </w:r>
      <w:r w:rsidRPr="00A344F1">
        <w:rPr>
          <w:noProof w:val="0"/>
        </w:rPr>
        <w:t xml:space="preserve">4 te behalen, moet </w:t>
      </w:r>
      <w:r w:rsidRPr="00611A51">
        <w:rPr>
          <w:noProof w:val="0"/>
        </w:rPr>
        <w:t xml:space="preserve">je </w:t>
      </w:r>
      <w:r w:rsidRPr="00611A51">
        <w:rPr>
          <w:noProof w:val="0"/>
          <w:color w:val="FF0000"/>
        </w:rPr>
        <w:t>vijf</w:t>
      </w:r>
      <w:r w:rsidRPr="00A344F1">
        <w:rPr>
          <w:noProof w:val="0"/>
        </w:rPr>
        <w:t xml:space="preserve"> kerntaken op niveau 4 beheersen. Door met succes een proeve van bekwaamheid (PVB) af te leggen, toon je aan dat je een kerntaak beheerst. </w:t>
      </w:r>
    </w:p>
    <w:p w14:paraId="6D663649" w14:textId="77777777" w:rsidR="00A93E6A" w:rsidRPr="00A344F1" w:rsidRDefault="00A93E6A" w:rsidP="00A93E6A">
      <w:pPr>
        <w:pStyle w:val="Kop2"/>
        <w:numPr>
          <w:ilvl w:val="0"/>
          <w:numId w:val="25"/>
        </w:numPr>
        <w:rPr>
          <w:noProof w:val="0"/>
        </w:rPr>
      </w:pPr>
      <w:bookmarkStart w:id="128" w:name="_Toc342425945"/>
      <w:bookmarkStart w:id="129" w:name="_Toc350365959"/>
      <w:bookmarkStart w:id="130" w:name="_Toc474264295"/>
      <w:bookmarkStart w:id="131" w:name="_Toc355508846"/>
      <w:r w:rsidRPr="00A344F1">
        <w:rPr>
          <w:noProof w:val="0"/>
        </w:rPr>
        <w:t>Doelstelling</w:t>
      </w:r>
      <w:bookmarkEnd w:id="128"/>
      <w:bookmarkEnd w:id="129"/>
      <w:bookmarkEnd w:id="130"/>
      <w:bookmarkEnd w:id="131"/>
      <w:r w:rsidRPr="00A344F1">
        <w:rPr>
          <w:noProof w:val="0"/>
        </w:rPr>
        <w:t xml:space="preserve"> </w:t>
      </w:r>
    </w:p>
    <w:p w14:paraId="053D8ECD" w14:textId="77777777" w:rsidR="00A93E6A" w:rsidRPr="00A344F1" w:rsidRDefault="00A93E6A" w:rsidP="00A93E6A">
      <w:pPr>
        <w:rPr>
          <w:noProof w:val="0"/>
        </w:rPr>
      </w:pPr>
    </w:p>
    <w:p w14:paraId="259C00C0" w14:textId="77777777" w:rsidR="00A93E6A" w:rsidRPr="00A344F1" w:rsidRDefault="00A93E6A" w:rsidP="00A93E6A">
      <w:pPr>
        <w:rPr>
          <w:noProof w:val="0"/>
        </w:rPr>
      </w:pPr>
      <w:r w:rsidRPr="00A344F1">
        <w:rPr>
          <w:noProof w:val="0"/>
        </w:rPr>
        <w:t xml:space="preserve">Deze PVB heeft betrekking op kerntaak 4.2, het coachen bij wedstrijden. Met deze PVB toon je aan dat je: </w:t>
      </w:r>
    </w:p>
    <w:p w14:paraId="6CD59B04" w14:textId="2CED2342" w:rsidR="00A93E6A" w:rsidRPr="002665A3" w:rsidRDefault="002665A3" w:rsidP="00A93E6A">
      <w:pPr>
        <w:pStyle w:val="Opsomming"/>
        <w:rPr>
          <w:b/>
          <w:noProof w:val="0"/>
        </w:rPr>
      </w:pPr>
      <w:r w:rsidRPr="002665A3">
        <w:rPr>
          <w:b/>
          <w:noProof w:val="0"/>
          <w:color w:val="FF0000"/>
        </w:rPr>
        <w:t>Sporters</w:t>
      </w:r>
      <w:r w:rsidRPr="002665A3">
        <w:rPr>
          <w:b/>
          <w:noProof w:val="0"/>
        </w:rPr>
        <w:t xml:space="preserve"> </w:t>
      </w:r>
      <w:r w:rsidR="00A93E6A" w:rsidRPr="002665A3">
        <w:rPr>
          <w:b/>
          <w:noProof w:val="0"/>
        </w:rPr>
        <w:t>kunt begeleiden bij een wedstrijd;</w:t>
      </w:r>
    </w:p>
    <w:p w14:paraId="59A8DD6A" w14:textId="48A6C60C" w:rsidR="00A93E6A" w:rsidRPr="002665A3" w:rsidRDefault="002665A3" w:rsidP="00A93E6A">
      <w:pPr>
        <w:pStyle w:val="Opsomming"/>
        <w:rPr>
          <w:b/>
          <w:noProof w:val="0"/>
        </w:rPr>
      </w:pPr>
      <w:r w:rsidRPr="002665A3">
        <w:rPr>
          <w:b/>
          <w:noProof w:val="0"/>
        </w:rPr>
        <w:t xml:space="preserve">Een </w:t>
      </w:r>
      <w:r w:rsidR="00A93E6A" w:rsidRPr="002665A3">
        <w:rPr>
          <w:b/>
          <w:noProof w:val="0"/>
        </w:rPr>
        <w:t>wedstrijd kunt voorbereiden;</w:t>
      </w:r>
    </w:p>
    <w:p w14:paraId="3E431A2D" w14:textId="7F6F8E1D" w:rsidR="00A93E6A" w:rsidRPr="002665A3" w:rsidRDefault="002665A3" w:rsidP="00A93E6A">
      <w:pPr>
        <w:pStyle w:val="Opsomming"/>
        <w:rPr>
          <w:b/>
          <w:noProof w:val="0"/>
        </w:rPr>
      </w:pPr>
      <w:r w:rsidRPr="002665A3">
        <w:rPr>
          <w:b/>
          <w:noProof w:val="0"/>
        </w:rPr>
        <w:t xml:space="preserve">Aanwijzingen </w:t>
      </w:r>
      <w:r w:rsidR="00A93E6A" w:rsidRPr="002665A3">
        <w:rPr>
          <w:b/>
          <w:noProof w:val="0"/>
        </w:rPr>
        <w:t>kunt geven;</w:t>
      </w:r>
    </w:p>
    <w:p w14:paraId="2F50150D" w14:textId="5D40B972" w:rsidR="00A93E6A" w:rsidRPr="002665A3" w:rsidRDefault="002665A3" w:rsidP="00A93E6A">
      <w:pPr>
        <w:pStyle w:val="Opsomming"/>
        <w:rPr>
          <w:b/>
          <w:noProof w:val="0"/>
        </w:rPr>
      </w:pPr>
      <w:r w:rsidRPr="002665A3">
        <w:rPr>
          <w:b/>
          <w:noProof w:val="0"/>
        </w:rPr>
        <w:t xml:space="preserve">Wedstrijden </w:t>
      </w:r>
      <w:r w:rsidR="00A93E6A" w:rsidRPr="002665A3">
        <w:rPr>
          <w:b/>
          <w:noProof w:val="0"/>
        </w:rPr>
        <w:t xml:space="preserve">kunt evalueren. </w:t>
      </w:r>
    </w:p>
    <w:p w14:paraId="2E44725C" w14:textId="77777777" w:rsidR="00A93E6A" w:rsidRPr="00A344F1" w:rsidRDefault="00A93E6A" w:rsidP="00A93E6A">
      <w:pPr>
        <w:pStyle w:val="Kop2"/>
        <w:numPr>
          <w:ilvl w:val="0"/>
          <w:numId w:val="25"/>
        </w:numPr>
        <w:rPr>
          <w:noProof w:val="0"/>
        </w:rPr>
      </w:pPr>
      <w:bookmarkStart w:id="132" w:name="_Toc342425946"/>
      <w:bookmarkStart w:id="133" w:name="_Toc350365960"/>
      <w:bookmarkStart w:id="134" w:name="_Toc474264296"/>
      <w:bookmarkStart w:id="135" w:name="_Toc355508847"/>
      <w:r w:rsidRPr="00A344F1">
        <w:rPr>
          <w:noProof w:val="0"/>
        </w:rPr>
        <w:t>Opdracht</w:t>
      </w:r>
      <w:bookmarkEnd w:id="132"/>
      <w:bookmarkEnd w:id="133"/>
      <w:bookmarkEnd w:id="134"/>
      <w:bookmarkEnd w:id="135"/>
      <w:r w:rsidRPr="00A344F1">
        <w:rPr>
          <w:noProof w:val="0"/>
        </w:rPr>
        <w:tab/>
        <w:t xml:space="preserve"> </w:t>
      </w:r>
    </w:p>
    <w:p w14:paraId="12E3F6B6" w14:textId="77777777" w:rsidR="00A93E6A" w:rsidRPr="00A344F1" w:rsidRDefault="00A93E6A" w:rsidP="00A93E6A">
      <w:pPr>
        <w:rPr>
          <w:noProof w:val="0"/>
        </w:rPr>
      </w:pPr>
    </w:p>
    <w:p w14:paraId="4E7C5BF0" w14:textId="77777777" w:rsidR="00A93E6A" w:rsidRPr="00A344F1" w:rsidRDefault="00A93E6A" w:rsidP="00A93E6A">
      <w:pPr>
        <w:rPr>
          <w:noProof w:val="0"/>
        </w:rPr>
      </w:pPr>
      <w:r w:rsidRPr="00A344F1">
        <w:rPr>
          <w:noProof w:val="0"/>
        </w:rPr>
        <w:t xml:space="preserve">De algemene opdracht voor deze PVB is: ‘Coach bij een wedstrijd’. Deze opdracht voer je uit aan de hand van vier deelopdrachten. </w:t>
      </w:r>
    </w:p>
    <w:p w14:paraId="13DFEC65" w14:textId="77777777" w:rsidR="00A93E6A" w:rsidRPr="00A344F1" w:rsidRDefault="00A93E6A" w:rsidP="00A93E6A">
      <w:pPr>
        <w:rPr>
          <w:rFonts w:eastAsia="Calibri" w:cs="Arial"/>
          <w:noProof w:val="0"/>
          <w:color w:val="000000"/>
          <w:sz w:val="22"/>
          <w:szCs w:val="22"/>
          <w:lang w:eastAsia="en-US"/>
        </w:rPr>
      </w:pPr>
    </w:p>
    <w:p w14:paraId="107C88E1" w14:textId="77777777" w:rsidR="00A93E6A" w:rsidRPr="00A344F1" w:rsidRDefault="00A93E6A" w:rsidP="00A93E6A">
      <w:pPr>
        <w:rPr>
          <w:noProof w:val="0"/>
        </w:rPr>
      </w:pPr>
      <w:r w:rsidRPr="00A344F1">
        <w:rPr>
          <w:noProof w:val="0"/>
        </w:rPr>
        <w:t xml:space="preserve">De vier deelopdrachten hebben betrekking op de volgende werkprocessen: </w:t>
      </w:r>
    </w:p>
    <w:p w14:paraId="149BDD55" w14:textId="77777777" w:rsidR="00A93E6A" w:rsidRPr="002665A3" w:rsidRDefault="00A93E6A" w:rsidP="00A93E6A">
      <w:pPr>
        <w:pStyle w:val="Opsomming"/>
        <w:rPr>
          <w:b/>
          <w:noProof w:val="0"/>
        </w:rPr>
      </w:pPr>
      <w:r w:rsidRPr="002665A3">
        <w:rPr>
          <w:b/>
          <w:noProof w:val="0"/>
        </w:rPr>
        <w:t xml:space="preserve">4.2.1 Begeleidt </w:t>
      </w:r>
      <w:r w:rsidRPr="002665A3">
        <w:rPr>
          <w:b/>
          <w:noProof w:val="0"/>
          <w:color w:val="FF0000"/>
        </w:rPr>
        <w:t>sporters</w:t>
      </w:r>
      <w:r w:rsidRPr="002665A3">
        <w:rPr>
          <w:b/>
          <w:noProof w:val="0"/>
        </w:rPr>
        <w:t xml:space="preserve"> bij wedstrijden;</w:t>
      </w:r>
    </w:p>
    <w:p w14:paraId="3A86C532" w14:textId="77777777" w:rsidR="00A93E6A" w:rsidRPr="002665A3" w:rsidRDefault="00A93E6A" w:rsidP="00A93E6A">
      <w:pPr>
        <w:pStyle w:val="Opsomming"/>
        <w:rPr>
          <w:b/>
          <w:noProof w:val="0"/>
        </w:rPr>
      </w:pPr>
      <w:r w:rsidRPr="002665A3">
        <w:rPr>
          <w:b/>
          <w:noProof w:val="0"/>
        </w:rPr>
        <w:t>4.2.2 Bereidt wedstrijden voor;</w:t>
      </w:r>
    </w:p>
    <w:p w14:paraId="5F47D54C" w14:textId="77777777" w:rsidR="00A93E6A" w:rsidRPr="002665A3" w:rsidRDefault="00A93E6A" w:rsidP="00A93E6A">
      <w:pPr>
        <w:pStyle w:val="Opsomming"/>
        <w:rPr>
          <w:b/>
          <w:noProof w:val="0"/>
        </w:rPr>
      </w:pPr>
      <w:r w:rsidRPr="002665A3">
        <w:rPr>
          <w:b/>
          <w:noProof w:val="0"/>
        </w:rPr>
        <w:t>4.2.3 Geeft aanwijzingen;</w:t>
      </w:r>
    </w:p>
    <w:p w14:paraId="61CE9F0C" w14:textId="77777777" w:rsidR="00A93E6A" w:rsidRPr="002665A3" w:rsidRDefault="00A93E6A" w:rsidP="00A93E6A">
      <w:pPr>
        <w:pStyle w:val="Opsomming"/>
        <w:rPr>
          <w:b/>
          <w:noProof w:val="0"/>
        </w:rPr>
      </w:pPr>
      <w:r w:rsidRPr="002665A3">
        <w:rPr>
          <w:b/>
          <w:noProof w:val="0"/>
        </w:rPr>
        <w:t>4.2.4 Evalueert wedstrijden.</w:t>
      </w:r>
    </w:p>
    <w:p w14:paraId="4EB8726A" w14:textId="77777777" w:rsidR="00A93E6A" w:rsidRPr="00A344F1" w:rsidRDefault="00A93E6A" w:rsidP="00A93E6A">
      <w:pPr>
        <w:pStyle w:val="Kop2"/>
        <w:numPr>
          <w:ilvl w:val="0"/>
          <w:numId w:val="25"/>
        </w:numPr>
        <w:rPr>
          <w:noProof w:val="0"/>
        </w:rPr>
      </w:pPr>
      <w:bookmarkStart w:id="136" w:name="_Toc342425947"/>
      <w:bookmarkStart w:id="137" w:name="_Toc350365961"/>
      <w:bookmarkStart w:id="138" w:name="_Toc474264297"/>
      <w:bookmarkStart w:id="139" w:name="_Toc355508848"/>
      <w:r w:rsidRPr="00A344F1">
        <w:rPr>
          <w:noProof w:val="0"/>
        </w:rPr>
        <w:t>Eisen voor toelating PVB</w:t>
      </w:r>
      <w:bookmarkEnd w:id="136"/>
      <w:bookmarkEnd w:id="137"/>
      <w:bookmarkEnd w:id="138"/>
      <w:bookmarkEnd w:id="139"/>
      <w:r w:rsidRPr="00A344F1">
        <w:rPr>
          <w:noProof w:val="0"/>
        </w:rPr>
        <w:t xml:space="preserve"> </w:t>
      </w:r>
    </w:p>
    <w:p w14:paraId="150A2B4C" w14:textId="77777777" w:rsidR="00A93E6A" w:rsidRPr="00A344F1" w:rsidRDefault="00A93E6A" w:rsidP="00A93E6A">
      <w:pPr>
        <w:rPr>
          <w:noProof w:val="0"/>
        </w:rPr>
      </w:pPr>
    </w:p>
    <w:p w14:paraId="422BAD78" w14:textId="0D15532B" w:rsidR="00A93E6A" w:rsidRPr="00A344F1" w:rsidRDefault="00A93E6A" w:rsidP="00A93E6A">
      <w:pPr>
        <w:rPr>
          <w:noProof w:val="0"/>
        </w:rPr>
      </w:pPr>
      <w:r w:rsidRPr="00A344F1">
        <w:rPr>
          <w:noProof w:val="0"/>
        </w:rPr>
        <w:t>Je wordt toegelaten tot de PVB als je voldoet aan de volgende eisen:</w:t>
      </w:r>
      <w:r w:rsidR="005E1D77">
        <w:rPr>
          <w:noProof w:val="0"/>
        </w:rPr>
        <w:t xml:space="preserve"> </w:t>
      </w:r>
    </w:p>
    <w:p w14:paraId="20AAAA8A" w14:textId="6D91A663" w:rsidR="00A93E6A" w:rsidRPr="002665A3" w:rsidRDefault="002665A3" w:rsidP="00A93E6A">
      <w:pPr>
        <w:pStyle w:val="Opsomming"/>
        <w:rPr>
          <w:b/>
          <w:noProof w:val="0"/>
        </w:rPr>
      </w:pPr>
      <w:r w:rsidRPr="002665A3">
        <w:rPr>
          <w:b/>
          <w:noProof w:val="0"/>
        </w:rPr>
        <w:t xml:space="preserve">Je </w:t>
      </w:r>
      <w:r w:rsidR="00A93E6A" w:rsidRPr="002665A3">
        <w:rPr>
          <w:b/>
          <w:noProof w:val="0"/>
        </w:rPr>
        <w:t xml:space="preserve">bent minstens </w:t>
      </w:r>
      <w:r w:rsidR="00A93E6A" w:rsidRPr="002665A3">
        <w:rPr>
          <w:b/>
          <w:noProof w:val="0"/>
          <w:color w:val="FF0000"/>
        </w:rPr>
        <w:t>18</w:t>
      </w:r>
      <w:r w:rsidR="00A93E6A" w:rsidRPr="002665A3">
        <w:rPr>
          <w:b/>
          <w:noProof w:val="0"/>
        </w:rPr>
        <w:t xml:space="preserve"> jaar oud;</w:t>
      </w:r>
    </w:p>
    <w:p w14:paraId="4E5D30B8" w14:textId="7C5F3413" w:rsidR="00A93E6A" w:rsidRPr="002665A3" w:rsidRDefault="002665A3" w:rsidP="00A93E6A">
      <w:pPr>
        <w:pStyle w:val="Opsomming"/>
        <w:rPr>
          <w:b/>
          <w:noProof w:val="0"/>
          <w:color w:val="FF0000"/>
        </w:rPr>
      </w:pPr>
      <w:r w:rsidRPr="002665A3">
        <w:rPr>
          <w:b/>
          <w:noProof w:val="0"/>
          <w:color w:val="FF0000"/>
        </w:rPr>
        <w:t xml:space="preserve">Je </w:t>
      </w:r>
      <w:r w:rsidR="00A93E6A" w:rsidRPr="002665A3">
        <w:rPr>
          <w:b/>
          <w:noProof w:val="0"/>
          <w:color w:val="FF0000"/>
        </w:rPr>
        <w:t>hebt het diploma trainer-coach 3;</w:t>
      </w:r>
    </w:p>
    <w:p w14:paraId="6822F2B6" w14:textId="2518E194" w:rsidR="00A93E6A" w:rsidRPr="002665A3" w:rsidRDefault="002665A3" w:rsidP="00A93E6A">
      <w:pPr>
        <w:pStyle w:val="Opsomming"/>
        <w:rPr>
          <w:b/>
          <w:noProof w:val="0"/>
          <w:color w:val="FF0000"/>
        </w:rPr>
      </w:pPr>
      <w:r w:rsidRPr="002665A3">
        <w:rPr>
          <w:b/>
          <w:noProof w:val="0"/>
          <w:color w:val="FF0000"/>
        </w:rPr>
        <w:t xml:space="preserve">Je </w:t>
      </w:r>
      <w:r w:rsidR="00A93E6A" w:rsidRPr="002665A3">
        <w:rPr>
          <w:b/>
          <w:noProof w:val="0"/>
          <w:color w:val="FF0000"/>
        </w:rPr>
        <w:t>beschikt over kwalificatie … deelkwalificati</w:t>
      </w:r>
      <w:r w:rsidR="008D2E40">
        <w:rPr>
          <w:b/>
          <w:noProof w:val="0"/>
          <w:color w:val="FF0000"/>
        </w:rPr>
        <w:t>e … en/of eigen vaardigheden …</w:t>
      </w:r>
      <w:r w:rsidR="00A93E6A" w:rsidRPr="002665A3">
        <w:rPr>
          <w:b/>
          <w:noProof w:val="0"/>
          <w:color w:val="FF0000"/>
        </w:rPr>
        <w:t>;</w:t>
      </w:r>
    </w:p>
    <w:p w14:paraId="1FC6113A" w14:textId="69B1B6D2" w:rsidR="00A93E6A" w:rsidRPr="002665A3" w:rsidRDefault="002665A3" w:rsidP="00A93E6A">
      <w:pPr>
        <w:pStyle w:val="Opsomming"/>
        <w:rPr>
          <w:b/>
          <w:noProof w:val="0"/>
          <w:color w:val="FF0000"/>
        </w:rPr>
      </w:pPr>
      <w:r w:rsidRPr="002665A3">
        <w:rPr>
          <w:b/>
          <w:noProof w:val="0"/>
          <w:color w:val="FF0000"/>
        </w:rPr>
        <w:t xml:space="preserve">Je </w:t>
      </w:r>
      <w:r w:rsidR="00A93E6A" w:rsidRPr="002665A3">
        <w:rPr>
          <w:b/>
          <w:noProof w:val="0"/>
          <w:color w:val="FF0000"/>
        </w:rPr>
        <w:t>bent lid van de bond;</w:t>
      </w:r>
    </w:p>
    <w:p w14:paraId="0C8FA122" w14:textId="0C42855D" w:rsidR="00A93E6A" w:rsidRPr="002665A3" w:rsidRDefault="002665A3" w:rsidP="00A93E6A">
      <w:pPr>
        <w:pStyle w:val="Opsomming"/>
        <w:rPr>
          <w:b/>
          <w:noProof w:val="0"/>
          <w:color w:val="FF0000"/>
        </w:rPr>
      </w:pPr>
      <w:r w:rsidRPr="002665A3">
        <w:rPr>
          <w:b/>
          <w:noProof w:val="0"/>
          <w:color w:val="FF0000"/>
        </w:rPr>
        <w:t xml:space="preserve">Je </w:t>
      </w:r>
      <w:r w:rsidR="00A93E6A" w:rsidRPr="002665A3">
        <w:rPr>
          <w:b/>
          <w:noProof w:val="0"/>
          <w:color w:val="FF0000"/>
        </w:rPr>
        <w:t>hebt het inschrijfgeld voor de PVB betaald.</w:t>
      </w:r>
    </w:p>
    <w:p w14:paraId="7D255EA1" w14:textId="77777777" w:rsidR="00A93E6A" w:rsidRPr="00A344F1" w:rsidRDefault="00A93E6A" w:rsidP="00A93E6A">
      <w:pPr>
        <w:pStyle w:val="Kop2"/>
        <w:numPr>
          <w:ilvl w:val="0"/>
          <w:numId w:val="25"/>
        </w:numPr>
        <w:rPr>
          <w:noProof w:val="0"/>
        </w:rPr>
      </w:pPr>
      <w:bookmarkStart w:id="140" w:name="_Toc342425948"/>
      <w:bookmarkStart w:id="141" w:name="_Toc350365962"/>
      <w:bookmarkStart w:id="142" w:name="_Toc474264298"/>
      <w:bookmarkStart w:id="143" w:name="_Toc355508849"/>
      <w:r w:rsidRPr="00A344F1">
        <w:rPr>
          <w:noProof w:val="0"/>
        </w:rPr>
        <w:t>Onderdelen PVB</w:t>
      </w:r>
      <w:bookmarkEnd w:id="140"/>
      <w:bookmarkEnd w:id="141"/>
      <w:bookmarkEnd w:id="142"/>
      <w:bookmarkEnd w:id="143"/>
      <w:r w:rsidRPr="00A344F1">
        <w:rPr>
          <w:noProof w:val="0"/>
        </w:rPr>
        <w:t xml:space="preserve"> </w:t>
      </w:r>
    </w:p>
    <w:p w14:paraId="1DAC390E" w14:textId="77777777" w:rsidR="00A93E6A" w:rsidRPr="00A344F1" w:rsidRDefault="00A93E6A" w:rsidP="00A93E6A">
      <w:pPr>
        <w:rPr>
          <w:noProof w:val="0"/>
        </w:rPr>
      </w:pPr>
    </w:p>
    <w:p w14:paraId="73159D95" w14:textId="77777777" w:rsidR="00A93E6A" w:rsidRPr="00A344F1" w:rsidRDefault="00A93E6A" w:rsidP="00A93E6A">
      <w:pPr>
        <w:rPr>
          <w:noProof w:val="0"/>
          <w:color w:val="FF0000"/>
        </w:rPr>
      </w:pPr>
      <w:r w:rsidRPr="00A344F1">
        <w:rPr>
          <w:noProof w:val="0"/>
        </w:rPr>
        <w:t xml:space="preserve">De PVB bestaat uit een portfoliobeoordeling. Een portfoliobeoordeling bestaat uit een beoordeling van het portfolio </w:t>
      </w:r>
      <w:r w:rsidRPr="00A344F1">
        <w:rPr>
          <w:noProof w:val="0"/>
          <w:color w:val="FF0000"/>
        </w:rPr>
        <w:t xml:space="preserve">en een aanvullend reflectie-interview van maximaal 30 minuten </w:t>
      </w:r>
      <w:r w:rsidRPr="00A344F1">
        <w:rPr>
          <w:noProof w:val="0"/>
        </w:rPr>
        <w:t xml:space="preserve">door de PVB-beoordelaar. </w:t>
      </w:r>
    </w:p>
    <w:p w14:paraId="1F4B529E" w14:textId="77777777" w:rsidR="00A93E6A" w:rsidRPr="00A344F1" w:rsidRDefault="00A93E6A" w:rsidP="00A93E6A">
      <w:pPr>
        <w:rPr>
          <w:noProof w:val="0"/>
        </w:rPr>
      </w:pPr>
    </w:p>
    <w:p w14:paraId="27AD4A0C" w14:textId="77777777" w:rsidR="00A93E6A" w:rsidRPr="00A344F1" w:rsidRDefault="00A93E6A" w:rsidP="00A93E6A">
      <w:pPr>
        <w:rPr>
          <w:noProof w:val="0"/>
        </w:rPr>
      </w:pPr>
      <w:r w:rsidRPr="00A344F1">
        <w:rPr>
          <w:noProof w:val="0"/>
        </w:rPr>
        <w:t xml:space="preserve">De beoordelingscriteria staan in het protocol van PVB 4.2. </w:t>
      </w:r>
    </w:p>
    <w:p w14:paraId="3DFE6F3F" w14:textId="77777777" w:rsidR="00A93E6A" w:rsidRPr="00A344F1" w:rsidRDefault="00A93E6A" w:rsidP="00A93E6A">
      <w:pPr>
        <w:pStyle w:val="Kop2"/>
        <w:numPr>
          <w:ilvl w:val="0"/>
          <w:numId w:val="25"/>
        </w:numPr>
        <w:rPr>
          <w:noProof w:val="0"/>
        </w:rPr>
      </w:pPr>
      <w:bookmarkStart w:id="144" w:name="_Toc342425949"/>
      <w:bookmarkStart w:id="145" w:name="_Toc350365963"/>
      <w:bookmarkStart w:id="146" w:name="_Toc474264299"/>
      <w:bookmarkStart w:id="147" w:name="_Toc355508850"/>
      <w:r w:rsidRPr="00A344F1">
        <w:rPr>
          <w:noProof w:val="0"/>
        </w:rPr>
        <w:t>Afnamecondities</w:t>
      </w:r>
      <w:bookmarkEnd w:id="144"/>
      <w:bookmarkEnd w:id="145"/>
      <w:bookmarkEnd w:id="146"/>
      <w:bookmarkEnd w:id="147"/>
      <w:r w:rsidRPr="00A344F1">
        <w:rPr>
          <w:noProof w:val="0"/>
        </w:rPr>
        <w:t xml:space="preserve"> </w:t>
      </w:r>
    </w:p>
    <w:p w14:paraId="64FEA943" w14:textId="77777777" w:rsidR="00A93E6A" w:rsidRPr="00A344F1" w:rsidRDefault="00A93E6A" w:rsidP="00A93E6A">
      <w:pPr>
        <w:rPr>
          <w:noProof w:val="0"/>
        </w:rPr>
      </w:pPr>
    </w:p>
    <w:p w14:paraId="18B06654" w14:textId="3C9329B5" w:rsidR="00B00C83" w:rsidRDefault="00A93E6A" w:rsidP="00484863">
      <w:r w:rsidRPr="00A344F1">
        <w:t xml:space="preserve">Het portfolio heeft betrekking op de wedstrijdvoorbereiding, de analyses van de eigen </w:t>
      </w:r>
      <w:r w:rsidRPr="00A344F1">
        <w:rPr>
          <w:color w:val="FF0000"/>
        </w:rPr>
        <w:t>sporters</w:t>
      </w:r>
      <w:r w:rsidRPr="00A344F1">
        <w:t xml:space="preserve"> en de tegenstanders en</w:t>
      </w:r>
      <w:r w:rsidR="005E1D77">
        <w:t xml:space="preserve"> </w:t>
      </w:r>
      <w:r w:rsidRPr="00A344F1">
        <w:t xml:space="preserve">je coaching van de </w:t>
      </w:r>
      <w:r w:rsidRPr="00A344F1">
        <w:rPr>
          <w:color w:val="FF0000"/>
        </w:rPr>
        <w:t>sporters</w:t>
      </w:r>
      <w:r w:rsidRPr="00A344F1">
        <w:t xml:space="preserve"> voor, tijdens en na een wedstrijd. De wedstrijd is van </w:t>
      </w:r>
      <w:r w:rsidRPr="00A344F1">
        <w:rPr>
          <w:color w:val="FF0000"/>
        </w:rPr>
        <w:t>topregionaal of subtop nationaal</w:t>
      </w:r>
      <w:r w:rsidRPr="00A344F1">
        <w:t xml:space="preserve"> niveau en wordt georganiseerd door </w:t>
      </w:r>
      <w:r w:rsidRPr="00A344F1">
        <w:rPr>
          <w:color w:val="FF0000"/>
        </w:rPr>
        <w:t>een geleding van</w:t>
      </w:r>
      <w:r w:rsidRPr="00A344F1">
        <w:t xml:space="preserve"> de bond. </w:t>
      </w:r>
    </w:p>
    <w:p w14:paraId="0F7CE95C" w14:textId="77777777" w:rsidR="00B00C83" w:rsidRDefault="00B00C83">
      <w:pPr>
        <w:spacing w:after="200"/>
      </w:pPr>
      <w:r>
        <w:br w:type="page"/>
      </w:r>
    </w:p>
    <w:p w14:paraId="42526913" w14:textId="77777777" w:rsidR="00A93E6A" w:rsidRPr="00A344F1" w:rsidRDefault="00A93E6A" w:rsidP="00A93E6A">
      <w:pPr>
        <w:pStyle w:val="Kop2"/>
        <w:numPr>
          <w:ilvl w:val="0"/>
          <w:numId w:val="25"/>
        </w:numPr>
        <w:rPr>
          <w:noProof w:val="0"/>
        </w:rPr>
      </w:pPr>
      <w:bookmarkStart w:id="148" w:name="_Toc342425950"/>
      <w:bookmarkStart w:id="149" w:name="_Toc350365964"/>
      <w:bookmarkStart w:id="150" w:name="_Toc474264300"/>
      <w:bookmarkStart w:id="151" w:name="_Toc355508851"/>
      <w:r w:rsidRPr="00A344F1">
        <w:rPr>
          <w:noProof w:val="0"/>
        </w:rPr>
        <w:lastRenderedPageBreak/>
        <w:t>Richtlijnen</w:t>
      </w:r>
      <w:bookmarkEnd w:id="148"/>
      <w:bookmarkEnd w:id="149"/>
      <w:bookmarkEnd w:id="150"/>
      <w:bookmarkEnd w:id="151"/>
      <w:r w:rsidRPr="00A344F1">
        <w:rPr>
          <w:noProof w:val="0"/>
        </w:rPr>
        <w:t xml:space="preserve"> </w:t>
      </w:r>
    </w:p>
    <w:p w14:paraId="6E95DF75" w14:textId="77777777" w:rsidR="00A93E6A" w:rsidRPr="00A344F1" w:rsidRDefault="00A93E6A" w:rsidP="00A93E6A">
      <w:pPr>
        <w:rPr>
          <w:noProof w:val="0"/>
        </w:rPr>
      </w:pPr>
    </w:p>
    <w:p w14:paraId="06AA7861" w14:textId="77777777" w:rsidR="00A93E6A" w:rsidRPr="00A344F1" w:rsidRDefault="00A93E6A" w:rsidP="00A93E6A">
      <w:pPr>
        <w:pStyle w:val="Kop5"/>
        <w:numPr>
          <w:ilvl w:val="1"/>
          <w:numId w:val="25"/>
        </w:numPr>
        <w:rPr>
          <w:noProof w:val="0"/>
        </w:rPr>
      </w:pPr>
      <w:r w:rsidRPr="00A344F1">
        <w:rPr>
          <w:noProof w:val="0"/>
        </w:rPr>
        <w:t>Informatie</w:t>
      </w:r>
    </w:p>
    <w:p w14:paraId="54D8D1DE" w14:textId="77777777" w:rsidR="00A93E6A" w:rsidRPr="00A344F1" w:rsidRDefault="00A93E6A" w:rsidP="00A93E6A">
      <w:pPr>
        <w:rPr>
          <w:noProof w:val="0"/>
        </w:rPr>
      </w:pPr>
    </w:p>
    <w:p w14:paraId="1CF80712" w14:textId="77777777" w:rsidR="00A93E6A" w:rsidRPr="00A344F1" w:rsidRDefault="00A93E6A" w:rsidP="00A93E6A">
      <w:pPr>
        <w:rPr>
          <w:noProof w:val="0"/>
          <w:color w:val="FF0000"/>
        </w:rPr>
      </w:pPr>
      <w:r w:rsidRPr="00A344F1">
        <w:rPr>
          <w:noProof w:val="0"/>
        </w:rPr>
        <w:t xml:space="preserve">Informatie over de PVB staat in deze PVB-beschrijving, het toetsplan voor kwalificatie </w:t>
      </w:r>
      <w:r w:rsidRPr="00A344F1">
        <w:rPr>
          <w:noProof w:val="0"/>
          <w:color w:val="FF0000"/>
        </w:rPr>
        <w:t>trainer-coach</w:t>
      </w:r>
      <w:r w:rsidRPr="00A344F1">
        <w:rPr>
          <w:noProof w:val="0"/>
        </w:rPr>
        <w:t xml:space="preserve"> 4 en het Toetsreglement sport. Deze documenten zijn te vinden op </w:t>
      </w:r>
      <w:r w:rsidRPr="00A344F1">
        <w:rPr>
          <w:rStyle w:val="Standaard1roodChar"/>
          <w:rFonts w:eastAsiaTheme="minorHAnsi"/>
          <w:noProof w:val="0"/>
        </w:rPr>
        <w:t>www</w:t>
      </w:r>
      <w:r>
        <w:rPr>
          <w:rStyle w:val="Standaard1roodChar"/>
          <w:rFonts w:eastAsiaTheme="minorHAnsi"/>
          <w:noProof w:val="0"/>
        </w:rPr>
        <w:t xml:space="preserve">. … </w:t>
      </w:r>
      <w:r w:rsidRPr="00A344F1">
        <w:rPr>
          <w:rStyle w:val="Standaard1roodChar"/>
          <w:rFonts w:eastAsiaTheme="minorHAnsi"/>
          <w:noProof w:val="0"/>
        </w:rPr>
        <w:t>.nl</w:t>
      </w:r>
      <w:r w:rsidRPr="00A344F1">
        <w:rPr>
          <w:noProof w:val="0"/>
          <w:color w:val="FF0000"/>
        </w:rPr>
        <w:t xml:space="preserve">. </w:t>
      </w:r>
    </w:p>
    <w:p w14:paraId="7233F3B6" w14:textId="77777777" w:rsidR="00A93E6A" w:rsidRPr="00A344F1" w:rsidRDefault="00A93E6A" w:rsidP="00A93E6A">
      <w:pPr>
        <w:pStyle w:val="Standaard1"/>
      </w:pPr>
    </w:p>
    <w:p w14:paraId="4E197378" w14:textId="77777777" w:rsidR="00A93E6A" w:rsidRPr="00A344F1" w:rsidRDefault="00A93E6A" w:rsidP="00A93E6A">
      <w:pPr>
        <w:pStyle w:val="Kop5"/>
        <w:numPr>
          <w:ilvl w:val="1"/>
          <w:numId w:val="25"/>
        </w:numPr>
        <w:rPr>
          <w:noProof w:val="0"/>
        </w:rPr>
      </w:pPr>
      <w:r w:rsidRPr="00A344F1">
        <w:rPr>
          <w:noProof w:val="0"/>
        </w:rPr>
        <w:t>Inschrijvingsprocedure</w:t>
      </w:r>
    </w:p>
    <w:p w14:paraId="416FA13A" w14:textId="77777777" w:rsidR="00A93E6A" w:rsidRPr="00A344F1" w:rsidRDefault="00A93E6A" w:rsidP="00A93E6A">
      <w:pPr>
        <w:rPr>
          <w:noProof w:val="0"/>
        </w:rPr>
      </w:pPr>
    </w:p>
    <w:p w14:paraId="728917B7" w14:textId="77777777" w:rsidR="00A93E6A" w:rsidRPr="00A344F1" w:rsidRDefault="00A93E6A" w:rsidP="00A93E6A">
      <w:pPr>
        <w:rPr>
          <w:noProof w:val="0"/>
        </w:rPr>
      </w:pPr>
      <w:r w:rsidRPr="00A344F1">
        <w:rPr>
          <w:noProof w:val="0"/>
        </w:rPr>
        <w:t xml:space="preserve">Je schrijft je in voor de PVB door </w:t>
      </w:r>
      <w:r w:rsidRPr="00A344F1">
        <w:rPr>
          <w:noProof w:val="0"/>
          <w:color w:val="FF0000"/>
        </w:rPr>
        <w:t xml:space="preserve">het portfolio naar het bondsbureau </w:t>
      </w:r>
      <w:r w:rsidRPr="00A344F1">
        <w:rPr>
          <w:noProof w:val="0"/>
        </w:rPr>
        <w:t xml:space="preserve">te versturen. De toetsingscommissie bevestigt schriftelijk </w:t>
      </w:r>
      <w:r w:rsidRPr="00A344F1">
        <w:rPr>
          <w:noProof w:val="0"/>
          <w:color w:val="FF0000"/>
        </w:rPr>
        <w:t>de ontvangst van het portfolio en bevestigt daarmee</w:t>
      </w:r>
      <w:r w:rsidRPr="00A344F1">
        <w:rPr>
          <w:noProof w:val="0"/>
        </w:rPr>
        <w:t xml:space="preserve"> de inschrijving voor de PVB.</w:t>
      </w:r>
    </w:p>
    <w:p w14:paraId="105FCC08" w14:textId="77777777" w:rsidR="00A93E6A" w:rsidRPr="00A344F1" w:rsidRDefault="00A93E6A" w:rsidP="00A93E6A">
      <w:pPr>
        <w:pStyle w:val="Standaard1"/>
      </w:pPr>
    </w:p>
    <w:p w14:paraId="46230ED2" w14:textId="77777777" w:rsidR="00A93E6A" w:rsidRPr="00A344F1" w:rsidRDefault="00A93E6A" w:rsidP="00A93E6A">
      <w:pPr>
        <w:pStyle w:val="Kop5"/>
        <w:numPr>
          <w:ilvl w:val="1"/>
          <w:numId w:val="25"/>
        </w:numPr>
        <w:rPr>
          <w:noProof w:val="0"/>
        </w:rPr>
      </w:pPr>
      <w:r w:rsidRPr="00A344F1">
        <w:rPr>
          <w:noProof w:val="0"/>
        </w:rPr>
        <w:t>Voorbereiding kandidaat</w:t>
      </w:r>
    </w:p>
    <w:p w14:paraId="49FC65CE" w14:textId="77777777" w:rsidR="00A93E6A" w:rsidRPr="00A344F1" w:rsidRDefault="00A93E6A" w:rsidP="00A93E6A">
      <w:pPr>
        <w:rPr>
          <w:noProof w:val="0"/>
        </w:rPr>
      </w:pPr>
    </w:p>
    <w:p w14:paraId="72DA6FAB" w14:textId="77777777" w:rsidR="00A93E6A" w:rsidRPr="00A344F1" w:rsidRDefault="00A93E6A" w:rsidP="00A93E6A">
      <w:pPr>
        <w:rPr>
          <w:noProof w:val="0"/>
        </w:rPr>
      </w:pPr>
      <w:r w:rsidRPr="00A344F1">
        <w:rPr>
          <w:noProof w:val="0"/>
        </w:rPr>
        <w:t>Voor de portfoliobeoordeling wordt verder geen voorbereiding van je verwacht.</w:t>
      </w:r>
    </w:p>
    <w:p w14:paraId="40FAD92C" w14:textId="77777777" w:rsidR="00A93E6A" w:rsidRPr="00A344F1" w:rsidRDefault="00A93E6A" w:rsidP="00A93E6A">
      <w:pPr>
        <w:pStyle w:val="Standaard1rood"/>
      </w:pPr>
    </w:p>
    <w:p w14:paraId="726A561B" w14:textId="77777777" w:rsidR="00A93E6A" w:rsidRPr="00A344F1" w:rsidRDefault="00A93E6A" w:rsidP="00A93E6A">
      <w:pPr>
        <w:pStyle w:val="Kop5"/>
        <w:numPr>
          <w:ilvl w:val="1"/>
          <w:numId w:val="25"/>
        </w:numPr>
        <w:rPr>
          <w:noProof w:val="0"/>
        </w:rPr>
      </w:pPr>
      <w:r w:rsidRPr="00A344F1">
        <w:rPr>
          <w:noProof w:val="0"/>
        </w:rPr>
        <w:t>PVB-beoordelaar</w:t>
      </w:r>
    </w:p>
    <w:p w14:paraId="747643F0" w14:textId="77777777" w:rsidR="00A93E6A" w:rsidRPr="00A344F1" w:rsidRDefault="00A93E6A" w:rsidP="00A93E6A">
      <w:pPr>
        <w:rPr>
          <w:noProof w:val="0"/>
        </w:rPr>
      </w:pPr>
    </w:p>
    <w:p w14:paraId="78195162" w14:textId="77777777" w:rsidR="00A93E6A" w:rsidRPr="00A344F1" w:rsidRDefault="00A93E6A" w:rsidP="00A93E6A">
      <w:pPr>
        <w:rPr>
          <w:noProof w:val="0"/>
        </w:rPr>
      </w:pPr>
      <w:r w:rsidRPr="00A344F1">
        <w:rPr>
          <w:noProof w:val="0"/>
        </w:rPr>
        <w:t xml:space="preserve">De PVB wordt afgenomen door </w:t>
      </w:r>
      <w:r w:rsidRPr="00A344F1">
        <w:rPr>
          <w:noProof w:val="0"/>
          <w:color w:val="FF0000"/>
        </w:rPr>
        <w:t xml:space="preserve">één </w:t>
      </w:r>
      <w:r w:rsidRPr="00A344F1">
        <w:rPr>
          <w:noProof w:val="0"/>
        </w:rPr>
        <w:t xml:space="preserve">PVB-beoordelaar. De PVB-beoordelaar wordt aangewezen door de toetsingscommissie van de </w:t>
      </w:r>
      <w:r w:rsidRPr="008D2E40">
        <w:rPr>
          <w:rFonts w:cs="Arial"/>
          <w:noProof w:val="0"/>
          <w:color w:val="FF0000"/>
        </w:rPr>
        <w:t>sportbond.</w:t>
      </w:r>
      <w:r w:rsidRPr="008D2E40">
        <w:rPr>
          <w:rFonts w:cs="Arial"/>
          <w:noProof w:val="0"/>
        </w:rPr>
        <w:t xml:space="preserve"> </w:t>
      </w:r>
      <w:r w:rsidRPr="008D2E40">
        <w:rPr>
          <w:rFonts w:cs="Arial"/>
          <w:color w:val="FF0000"/>
        </w:rPr>
        <w:t>Indien voor meerdere PVB-beoordelaars wordt gekozen, dan moeten ze ieder voor zich en zonder overleg tot een beoordeling komen.</w:t>
      </w:r>
    </w:p>
    <w:p w14:paraId="7E541EE6" w14:textId="77777777" w:rsidR="00A93E6A" w:rsidRPr="00A344F1" w:rsidRDefault="00A93E6A" w:rsidP="00A93E6A">
      <w:pPr>
        <w:pStyle w:val="Standaard1"/>
        <w:rPr>
          <w:color w:val="0070C0"/>
        </w:rPr>
      </w:pPr>
    </w:p>
    <w:p w14:paraId="7C3258F5" w14:textId="77777777" w:rsidR="00A93E6A" w:rsidRPr="00A344F1" w:rsidRDefault="00A93E6A" w:rsidP="00A93E6A">
      <w:pPr>
        <w:pStyle w:val="Kop5"/>
        <w:numPr>
          <w:ilvl w:val="1"/>
          <w:numId w:val="25"/>
        </w:numPr>
        <w:rPr>
          <w:noProof w:val="0"/>
        </w:rPr>
      </w:pPr>
      <w:r w:rsidRPr="00A344F1">
        <w:rPr>
          <w:noProof w:val="0"/>
        </w:rPr>
        <w:t>Beoordelingen</w:t>
      </w:r>
    </w:p>
    <w:p w14:paraId="328BB580" w14:textId="77777777" w:rsidR="00A93E6A" w:rsidRPr="00A344F1" w:rsidRDefault="00A93E6A" w:rsidP="00A93E6A">
      <w:pPr>
        <w:rPr>
          <w:noProof w:val="0"/>
        </w:rPr>
      </w:pPr>
    </w:p>
    <w:p w14:paraId="34BECB23" w14:textId="77777777" w:rsidR="00A93E6A" w:rsidRPr="00A344F1" w:rsidRDefault="00A93E6A" w:rsidP="00A93E6A">
      <w:pPr>
        <w:rPr>
          <w:noProof w:val="0"/>
          <w:color w:val="FF0000"/>
        </w:rPr>
      </w:pPr>
      <w:r>
        <w:rPr>
          <w:noProof w:val="0"/>
        </w:rPr>
        <w:t>De b</w:t>
      </w:r>
      <w:r w:rsidRPr="00A344F1">
        <w:rPr>
          <w:noProof w:val="0"/>
        </w:rPr>
        <w:t xml:space="preserve">eoordeling gebeurt aan de hand van de beoordelingscriteria die zijn opgenomen in het protocol. De beoordelingscriteria zijn geclusterd op basis van de werkprocessen.. </w:t>
      </w:r>
    </w:p>
    <w:p w14:paraId="1683DD2D" w14:textId="77777777" w:rsidR="00A93E6A" w:rsidRPr="00A344F1" w:rsidRDefault="00A93E6A" w:rsidP="00A93E6A">
      <w:pPr>
        <w:pStyle w:val="Standaard1"/>
      </w:pPr>
    </w:p>
    <w:p w14:paraId="5BC8CA8F" w14:textId="77777777" w:rsidR="00A93E6A" w:rsidRPr="00A344F1" w:rsidRDefault="00A93E6A" w:rsidP="00A93E6A">
      <w:pPr>
        <w:pStyle w:val="Kop5"/>
        <w:numPr>
          <w:ilvl w:val="1"/>
          <w:numId w:val="25"/>
        </w:numPr>
        <w:rPr>
          <w:noProof w:val="0"/>
        </w:rPr>
      </w:pPr>
      <w:r w:rsidRPr="00A344F1">
        <w:rPr>
          <w:noProof w:val="0"/>
        </w:rPr>
        <w:t>Normering</w:t>
      </w:r>
    </w:p>
    <w:p w14:paraId="410FA72A" w14:textId="77777777" w:rsidR="00A93E6A" w:rsidRPr="00A344F1" w:rsidRDefault="00A93E6A" w:rsidP="00A93E6A">
      <w:pPr>
        <w:rPr>
          <w:noProof w:val="0"/>
        </w:rPr>
      </w:pPr>
    </w:p>
    <w:p w14:paraId="108CE096" w14:textId="77777777" w:rsidR="00A93E6A" w:rsidRPr="00A344F1" w:rsidRDefault="00A93E6A" w:rsidP="00A93E6A">
      <w:pPr>
        <w:rPr>
          <w:noProof w:val="0"/>
        </w:rPr>
      </w:pPr>
      <w:r w:rsidRPr="00A344F1">
        <w:rPr>
          <w:noProof w:val="0"/>
        </w:rPr>
        <w:t>Om te slagen moet de portfoliobeoordeling voldoende zijn. Het portfolio is voldoende als</w:t>
      </w:r>
      <w:r w:rsidRPr="00A344F1">
        <w:rPr>
          <w:noProof w:val="0"/>
          <w:color w:val="FF0000"/>
        </w:rPr>
        <w:t xml:space="preserve"> </w:t>
      </w:r>
      <w:r w:rsidRPr="00A344F1">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A344F1">
        <w:rPr>
          <w:noProof w:val="0"/>
        </w:rPr>
        <w:t>is gescoord.</w:t>
      </w:r>
    </w:p>
    <w:p w14:paraId="4E306573" w14:textId="77777777" w:rsidR="00A93E6A" w:rsidRPr="00A344F1" w:rsidRDefault="00A93E6A" w:rsidP="00A93E6A">
      <w:pPr>
        <w:pStyle w:val="Standaard1"/>
        <w:rPr>
          <w:color w:val="FF0000"/>
        </w:rPr>
      </w:pPr>
    </w:p>
    <w:p w14:paraId="31B0C0B3" w14:textId="77777777" w:rsidR="00A93E6A" w:rsidRPr="00A344F1" w:rsidRDefault="00A93E6A" w:rsidP="00A93E6A">
      <w:pPr>
        <w:pStyle w:val="Kop5"/>
        <w:numPr>
          <w:ilvl w:val="1"/>
          <w:numId w:val="25"/>
        </w:numPr>
        <w:rPr>
          <w:noProof w:val="0"/>
        </w:rPr>
      </w:pPr>
      <w:r w:rsidRPr="00A344F1">
        <w:rPr>
          <w:noProof w:val="0"/>
        </w:rPr>
        <w:t>Uitslag</w:t>
      </w:r>
    </w:p>
    <w:p w14:paraId="64DD5749" w14:textId="77777777" w:rsidR="00A93E6A" w:rsidRPr="00A344F1" w:rsidRDefault="00A93E6A" w:rsidP="00A93E6A">
      <w:pPr>
        <w:rPr>
          <w:noProof w:val="0"/>
        </w:rPr>
      </w:pPr>
    </w:p>
    <w:p w14:paraId="1A6A7792" w14:textId="77777777" w:rsidR="00A93E6A" w:rsidRPr="00A344F1" w:rsidRDefault="00A93E6A" w:rsidP="00A93E6A">
      <w:pPr>
        <w:rPr>
          <w:noProof w:val="0"/>
        </w:rPr>
      </w:pPr>
      <w:r w:rsidRPr="00A344F1">
        <w:rPr>
          <w:noProof w:val="0"/>
        </w:rPr>
        <w:t>De toetsingscommissie stelt de uitslag vast en bericht je binnen</w:t>
      </w:r>
      <w:r w:rsidRPr="00A344F1">
        <w:rPr>
          <w:noProof w:val="0"/>
          <w:color w:val="FF0000"/>
        </w:rPr>
        <w:t xml:space="preserve"> 15 </w:t>
      </w:r>
      <w:r w:rsidRPr="00A344F1">
        <w:rPr>
          <w:noProof w:val="0"/>
        </w:rPr>
        <w:t>werkdagen na de dag van de bevestiging</w:t>
      </w:r>
      <w:r>
        <w:rPr>
          <w:noProof w:val="0"/>
        </w:rPr>
        <w:t xml:space="preserve"> van de inschrijving van de PVB</w:t>
      </w:r>
      <w:r w:rsidRPr="00A344F1">
        <w:rPr>
          <w:noProof w:val="0"/>
        </w:rPr>
        <w:t>.</w:t>
      </w:r>
    </w:p>
    <w:p w14:paraId="0179CCAC" w14:textId="77777777" w:rsidR="00A93E6A" w:rsidRPr="00A344F1" w:rsidRDefault="00A93E6A" w:rsidP="00A93E6A">
      <w:pPr>
        <w:pStyle w:val="Standaard1"/>
        <w:rPr>
          <w:color w:val="FF0000"/>
        </w:rPr>
      </w:pPr>
    </w:p>
    <w:p w14:paraId="38AD918A" w14:textId="77777777" w:rsidR="00A93E6A" w:rsidRPr="00A344F1" w:rsidRDefault="00A93E6A" w:rsidP="00A93E6A">
      <w:pPr>
        <w:pStyle w:val="Kop5"/>
        <w:numPr>
          <w:ilvl w:val="1"/>
          <w:numId w:val="25"/>
        </w:numPr>
        <w:rPr>
          <w:noProof w:val="0"/>
        </w:rPr>
      </w:pPr>
      <w:r w:rsidRPr="00A344F1">
        <w:rPr>
          <w:noProof w:val="0"/>
        </w:rPr>
        <w:t xml:space="preserve">Herkansing </w:t>
      </w:r>
    </w:p>
    <w:p w14:paraId="75B537AB" w14:textId="77777777" w:rsidR="00A93E6A" w:rsidRPr="00A344F1" w:rsidRDefault="00A93E6A" w:rsidP="00A93E6A">
      <w:pPr>
        <w:rPr>
          <w:noProof w:val="0"/>
        </w:rPr>
      </w:pPr>
    </w:p>
    <w:p w14:paraId="44258CF0" w14:textId="77777777" w:rsidR="00A93E6A" w:rsidRPr="00A344F1" w:rsidRDefault="00A93E6A" w:rsidP="00A93E6A">
      <w:pPr>
        <w:rPr>
          <w:noProof w:val="0"/>
          <w:color w:val="FF0000"/>
        </w:rPr>
      </w:pPr>
      <w:r w:rsidRPr="00A344F1">
        <w:rPr>
          <w:noProof w:val="0"/>
        </w:rPr>
        <w:t xml:space="preserve">Voorgaande richtlijnen zijn ook van toepassing op een herkansing. Het aantal herkansingen voor de portfoliobeoordeling is maximaal </w:t>
      </w:r>
      <w:r w:rsidRPr="00A344F1">
        <w:rPr>
          <w:noProof w:val="0"/>
          <w:color w:val="FF0000"/>
        </w:rPr>
        <w:t>twee</w:t>
      </w:r>
      <w:r w:rsidRPr="00A344F1">
        <w:rPr>
          <w:noProof w:val="0"/>
        </w:rPr>
        <w:t xml:space="preserve">. In totaal heb je dus </w:t>
      </w:r>
      <w:r w:rsidRPr="00A344F1">
        <w:rPr>
          <w:noProof w:val="0"/>
          <w:color w:val="FF0000"/>
        </w:rPr>
        <w:t>drie</w:t>
      </w:r>
      <w:r w:rsidRPr="00A344F1">
        <w:rPr>
          <w:noProof w:val="0"/>
        </w:rPr>
        <w:t xml:space="preserve"> kansen om PVB 4.2 te halen. </w:t>
      </w:r>
      <w:r w:rsidRPr="00A344F1">
        <w:rPr>
          <w:noProof w:val="0"/>
          <w:color w:val="FF0000"/>
        </w:rPr>
        <w:t xml:space="preserve">Hierbij geldt dat er niet langer dan een jaar mag zitten tussen de eerste aanvraag en de laatste herkansing. </w:t>
      </w:r>
    </w:p>
    <w:p w14:paraId="6F9CA9BA" w14:textId="77777777" w:rsidR="00A93E6A" w:rsidRPr="00A344F1" w:rsidRDefault="00A93E6A" w:rsidP="00A93E6A">
      <w:pPr>
        <w:pStyle w:val="Standaard1"/>
      </w:pPr>
    </w:p>
    <w:p w14:paraId="68283CE7" w14:textId="77777777" w:rsidR="00A93E6A" w:rsidRPr="00A344F1" w:rsidRDefault="00A93E6A" w:rsidP="00A93E6A">
      <w:pPr>
        <w:pStyle w:val="Kop5"/>
        <w:numPr>
          <w:ilvl w:val="0"/>
          <w:numId w:val="0"/>
        </w:numPr>
        <w:rPr>
          <w:noProof w:val="0"/>
        </w:rPr>
      </w:pPr>
      <w:r w:rsidRPr="00A344F1">
        <w:rPr>
          <w:noProof w:val="0"/>
        </w:rPr>
        <w:t>6.9</w:t>
      </w:r>
      <w:r w:rsidRPr="00A344F1">
        <w:rPr>
          <w:noProof w:val="0"/>
        </w:rPr>
        <w:tab/>
        <w:t xml:space="preserve">Bezwaar of beroep </w:t>
      </w:r>
    </w:p>
    <w:p w14:paraId="6AB55F54" w14:textId="77777777" w:rsidR="00A93E6A" w:rsidRPr="00A344F1" w:rsidRDefault="00A93E6A" w:rsidP="00A93E6A">
      <w:pPr>
        <w:rPr>
          <w:noProof w:val="0"/>
        </w:rPr>
      </w:pPr>
    </w:p>
    <w:p w14:paraId="4B170B8E" w14:textId="77777777" w:rsidR="00A93E6A" w:rsidRPr="00A344F1" w:rsidRDefault="00A93E6A" w:rsidP="00A93E6A">
      <w:pPr>
        <w:rPr>
          <w:noProof w:val="0"/>
        </w:rPr>
      </w:pPr>
      <w:r w:rsidRPr="00A344F1">
        <w:rPr>
          <w:noProof w:val="0"/>
        </w:rPr>
        <w:t xml:space="preserve">Je kunt bij de toetsingscommissie bezwaar maken tegen de gang van zaken voorafgaand aan, tijdens en na de PVB-afname en/of de uitslag van de PVB. </w:t>
      </w:r>
    </w:p>
    <w:p w14:paraId="4E2331F5" w14:textId="68143716" w:rsidR="0005705F" w:rsidRDefault="00A93E6A" w:rsidP="00A93E6A">
      <w:pPr>
        <w:rPr>
          <w:noProof w:val="0"/>
        </w:rPr>
      </w:pPr>
      <w:r w:rsidRPr="00A344F1">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6A9225A0" w14:textId="77777777" w:rsidR="0005705F" w:rsidRDefault="0005705F">
      <w:pPr>
        <w:spacing w:after="200"/>
        <w:rPr>
          <w:noProof w:val="0"/>
        </w:rPr>
      </w:pPr>
      <w:r>
        <w:rPr>
          <w:noProof w:val="0"/>
        </w:rPr>
        <w:br w:type="page"/>
      </w:r>
    </w:p>
    <w:p w14:paraId="37406902" w14:textId="77777777" w:rsidR="00A93E6A" w:rsidRPr="00A344F1" w:rsidRDefault="00A93E6A" w:rsidP="00A93E6A">
      <w:pPr>
        <w:pStyle w:val="Kop2"/>
        <w:rPr>
          <w:i/>
          <w:noProof w:val="0"/>
        </w:rPr>
      </w:pPr>
      <w:bookmarkStart w:id="152" w:name="_Toc342425951"/>
      <w:bookmarkStart w:id="153" w:name="_Toc350365965"/>
      <w:bookmarkStart w:id="154" w:name="_Toc474264301"/>
      <w:bookmarkStart w:id="155" w:name="_Toc355508852"/>
      <w:r w:rsidRPr="00A344F1">
        <w:rPr>
          <w:noProof w:val="0"/>
        </w:rPr>
        <w:lastRenderedPageBreak/>
        <w:t xml:space="preserve">Protocol PVB 4.2 Coachen bij wedstrijden – </w:t>
      </w:r>
      <w:r w:rsidRPr="00A344F1">
        <w:rPr>
          <w:i/>
          <w:noProof w:val="0"/>
        </w:rPr>
        <w:t>portfoliobeoordeling</w:t>
      </w:r>
      <w:bookmarkEnd w:id="152"/>
      <w:bookmarkEnd w:id="153"/>
      <w:bookmarkEnd w:id="154"/>
      <w:bookmarkEnd w:id="155"/>
    </w:p>
    <w:p w14:paraId="3D0945DF" w14:textId="77777777" w:rsidR="00A93E6A" w:rsidRPr="00A344F1" w:rsidRDefault="00A93E6A" w:rsidP="00A93E6A">
      <w:pPr>
        <w:rPr>
          <w:noProof w:val="0"/>
        </w:rPr>
      </w:pPr>
    </w:p>
    <w:tbl>
      <w:tblPr>
        <w:tblStyle w:val="NOCNSF"/>
        <w:tblW w:w="9639" w:type="dxa"/>
        <w:tblLayout w:type="fixed"/>
        <w:tblLook w:val="0480" w:firstRow="0" w:lastRow="0" w:firstColumn="1" w:lastColumn="0" w:noHBand="0" w:noVBand="1"/>
      </w:tblPr>
      <w:tblGrid>
        <w:gridCol w:w="614"/>
        <w:gridCol w:w="3866"/>
        <w:gridCol w:w="424"/>
        <w:gridCol w:w="424"/>
        <w:gridCol w:w="424"/>
        <w:gridCol w:w="384"/>
        <w:gridCol w:w="3503"/>
      </w:tblGrid>
      <w:tr w:rsidR="00A93E6A" w:rsidRPr="00A344F1" w14:paraId="64402E05" w14:textId="77777777" w:rsidTr="009C4747">
        <w:tc>
          <w:tcPr>
            <w:cnfStyle w:val="001000000000" w:firstRow="0" w:lastRow="0" w:firstColumn="1" w:lastColumn="0" w:oddVBand="0" w:evenVBand="0" w:oddHBand="0" w:evenHBand="0" w:firstRowFirstColumn="0" w:firstRowLastColumn="0" w:lastRowFirstColumn="0" w:lastRowLastColumn="0"/>
            <w:tcW w:w="4960" w:type="dxa"/>
            <w:gridSpan w:val="3"/>
            <w:vMerge w:val="restart"/>
            <w:tcBorders>
              <w:top w:val="nil"/>
              <w:bottom w:val="single" w:sz="48" w:space="0" w:color="FFFFFF"/>
            </w:tcBorders>
          </w:tcPr>
          <w:p w14:paraId="27CA552E" w14:textId="77777777" w:rsidR="00A93E6A" w:rsidRPr="00A344F1" w:rsidRDefault="00A93E6A" w:rsidP="001F65F8">
            <w:pPr>
              <w:rPr>
                <w:noProof w:val="0"/>
              </w:rPr>
            </w:pPr>
            <w:r w:rsidRPr="00A344F1">
              <w:rPr>
                <w:noProof w:val="0"/>
              </w:rPr>
              <w:t>Naam kandidaat:</w:t>
            </w:r>
          </w:p>
        </w:tc>
        <w:tc>
          <w:tcPr>
            <w:tcW w:w="4787" w:type="dxa"/>
            <w:gridSpan w:val="4"/>
          </w:tcPr>
          <w:p w14:paraId="18327F0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734D2DAA" w14:textId="77777777" w:rsidTr="009C4747">
        <w:tc>
          <w:tcPr>
            <w:cnfStyle w:val="001000000000" w:firstRow="0" w:lastRow="0" w:firstColumn="1" w:lastColumn="0" w:oddVBand="0" w:evenVBand="0" w:oddHBand="0" w:evenHBand="0" w:firstRowFirstColumn="0" w:firstRowLastColumn="0" w:lastRowFirstColumn="0" w:lastRowLastColumn="0"/>
            <w:tcW w:w="4960" w:type="dxa"/>
            <w:gridSpan w:val="3"/>
            <w:vMerge/>
            <w:tcBorders>
              <w:top w:val="single" w:sz="48" w:space="0" w:color="FFFFFF" w:themeColor="background1"/>
              <w:bottom w:val="single" w:sz="4" w:space="0" w:color="FFFFFF" w:themeColor="background1"/>
            </w:tcBorders>
          </w:tcPr>
          <w:p w14:paraId="0D326709" w14:textId="77777777" w:rsidR="00A93E6A" w:rsidRPr="00A344F1" w:rsidRDefault="00A93E6A" w:rsidP="001F65F8">
            <w:pPr>
              <w:rPr>
                <w:noProof w:val="0"/>
              </w:rPr>
            </w:pPr>
          </w:p>
        </w:tc>
        <w:tc>
          <w:tcPr>
            <w:tcW w:w="4787" w:type="dxa"/>
            <w:gridSpan w:val="4"/>
            <w:tcBorders>
              <w:bottom w:val="single" w:sz="4" w:space="0" w:color="FFFFFF" w:themeColor="background1"/>
            </w:tcBorders>
          </w:tcPr>
          <w:p w14:paraId="61A7895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PVB-beoordelaar:</w:t>
            </w:r>
          </w:p>
        </w:tc>
      </w:tr>
      <w:tr w:rsidR="00A93E6A" w:rsidRPr="00A344F1" w14:paraId="10409E6C" w14:textId="77777777" w:rsidTr="009C4747">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4" w:space="0" w:color="FFFFFF" w:themeColor="background1"/>
              <w:bottom w:val="single" w:sz="8" w:space="0" w:color="FFFFFF" w:themeColor="background1"/>
            </w:tcBorders>
          </w:tcPr>
          <w:p w14:paraId="72DDC924" w14:textId="77777777" w:rsidR="00A93E6A" w:rsidRPr="00A344F1" w:rsidRDefault="00A93E6A" w:rsidP="001F65F8">
            <w:pPr>
              <w:rPr>
                <w:noProof w:val="0"/>
              </w:rPr>
            </w:pPr>
            <w:r w:rsidRPr="00A344F1">
              <w:rPr>
                <w:noProof w:val="0"/>
              </w:rPr>
              <w:t>Voldaan aan de afnamecondities: ja / nee*</w:t>
            </w:r>
          </w:p>
          <w:p w14:paraId="417A69FB" w14:textId="77777777" w:rsidR="00A93E6A" w:rsidRPr="00A344F1" w:rsidRDefault="00A93E6A" w:rsidP="001F65F8">
            <w:pPr>
              <w:rPr>
                <w:noProof w:val="0"/>
                <w:color w:val="FF0000"/>
              </w:rPr>
            </w:pPr>
            <w:r w:rsidRPr="00A344F1">
              <w:rPr>
                <w:noProof w:val="0"/>
                <w:color w:val="FF0000"/>
              </w:rPr>
              <w:t>Portfolio bestaat uit … Het portfolio is compleet: ja / nee*</w:t>
            </w:r>
          </w:p>
        </w:tc>
      </w:tr>
      <w:tr w:rsidR="00A93E6A" w:rsidRPr="00A344F1" w14:paraId="1B06B817" w14:textId="77777777" w:rsidTr="009C4747">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1A0A5FB7" w14:textId="77777777" w:rsidR="00A93E6A" w:rsidRPr="00A344F1" w:rsidRDefault="00A93E6A" w:rsidP="001F65F8">
            <w:pPr>
              <w:rPr>
                <w:noProof w:val="0"/>
              </w:rPr>
            </w:pPr>
            <w:r w:rsidRPr="00A344F1">
              <w:rPr>
                <w:noProof w:val="0"/>
              </w:rPr>
              <w:t>*Bij nee gaat de PVB niet door. De PVB-beoordelaar motiveert dit bij de toelichting.</w:t>
            </w:r>
          </w:p>
        </w:tc>
      </w:tr>
      <w:tr w:rsidR="00A93E6A" w:rsidRPr="00A344F1" w14:paraId="4BB50567"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7"/>
          </w:tcPr>
          <w:p w14:paraId="6BD0FE34" w14:textId="77777777" w:rsidR="00A93E6A" w:rsidRPr="00A344F1" w:rsidRDefault="00A93E6A" w:rsidP="001F65F8">
            <w:pPr>
              <w:rPr>
                <w:noProof w:val="0"/>
              </w:rPr>
            </w:pPr>
            <w:r w:rsidRPr="00A344F1">
              <w:rPr>
                <w:noProof w:val="0"/>
              </w:rPr>
              <w:t>Toelichting</w:t>
            </w:r>
          </w:p>
        </w:tc>
      </w:tr>
      <w:tr w:rsidR="00A93E6A" w:rsidRPr="00A344F1" w14:paraId="0AB1FC3F" w14:textId="77777777" w:rsidTr="009C4747">
        <w:trPr>
          <w:trHeight w:val="1749"/>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4" w:space="0" w:color="FFFFFF" w:themeColor="background1"/>
            </w:tcBorders>
          </w:tcPr>
          <w:p w14:paraId="7A9D2BA3" w14:textId="77777777" w:rsidR="00A93E6A" w:rsidRPr="00A344F1" w:rsidRDefault="00A93E6A" w:rsidP="001F65F8">
            <w:pPr>
              <w:rPr>
                <w:noProof w:val="0"/>
              </w:rPr>
            </w:pPr>
            <w:r w:rsidRPr="00A344F1">
              <w:rPr>
                <w:noProof w:val="0"/>
              </w:rPr>
              <w:t>Beoordelingscriteria</w:t>
            </w:r>
          </w:p>
          <w:p w14:paraId="7AA009A4" w14:textId="77777777" w:rsidR="00A93E6A" w:rsidRPr="00A344F1" w:rsidRDefault="00A93E6A" w:rsidP="001F65F8">
            <w:pPr>
              <w:rPr>
                <w:noProof w:val="0"/>
              </w:rPr>
            </w:pPr>
          </w:p>
        </w:tc>
        <w:tc>
          <w:tcPr>
            <w:tcW w:w="426" w:type="dxa"/>
            <w:tcBorders>
              <w:bottom w:val="single" w:sz="4" w:space="0" w:color="FFFFFF" w:themeColor="background1"/>
            </w:tcBorders>
            <w:textDirection w:val="btLr"/>
          </w:tcPr>
          <w:p w14:paraId="689EDB7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Portfolio</w:t>
            </w:r>
          </w:p>
        </w:tc>
        <w:tc>
          <w:tcPr>
            <w:tcW w:w="426" w:type="dxa"/>
            <w:tcBorders>
              <w:bottom w:val="single" w:sz="4" w:space="0" w:color="FFFFFF" w:themeColor="background1"/>
            </w:tcBorders>
            <w:textDirection w:val="btLr"/>
          </w:tcPr>
          <w:p w14:paraId="3156BDC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color w:val="FF0000"/>
              </w:rPr>
            </w:pPr>
            <w:r w:rsidRPr="00A344F1">
              <w:rPr>
                <w:noProof w:val="0"/>
                <w:color w:val="FF0000"/>
              </w:rPr>
              <w:t xml:space="preserve">Reflectie </w:t>
            </w:r>
          </w:p>
        </w:tc>
        <w:tc>
          <w:tcPr>
            <w:tcW w:w="426" w:type="dxa"/>
            <w:tcBorders>
              <w:bottom w:val="single" w:sz="4" w:space="0" w:color="FFFFFF" w:themeColor="background1"/>
            </w:tcBorders>
            <w:textDirection w:val="btLr"/>
          </w:tcPr>
          <w:p w14:paraId="67BA2DD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Voldaan</w:t>
            </w:r>
          </w:p>
        </w:tc>
        <w:tc>
          <w:tcPr>
            <w:tcW w:w="3935" w:type="dxa"/>
            <w:gridSpan w:val="2"/>
            <w:tcBorders>
              <w:bottom w:val="single" w:sz="4" w:space="0" w:color="FFFFFF" w:themeColor="background1"/>
            </w:tcBorders>
          </w:tcPr>
          <w:p w14:paraId="6C7D68B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Bewijzen (of het </w:t>
            </w:r>
            <w:r>
              <w:rPr>
                <w:noProof w:val="0"/>
              </w:rPr>
              <w:t>ontbreken daarvan</w:t>
            </w:r>
            <w:r w:rsidRPr="00A344F1">
              <w:rPr>
                <w:noProof w:val="0"/>
              </w:rPr>
              <w:t xml:space="preserve">) waarop score is gebaseerd </w:t>
            </w:r>
          </w:p>
          <w:p w14:paraId="22265B78"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Toelichting</w:t>
            </w:r>
          </w:p>
          <w:p w14:paraId="348FC62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E81D7DB" w14:textId="77777777" w:rsidTr="009C4747">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4" w:space="0" w:color="FFFFFF" w:themeColor="background1"/>
              <w:bottom w:val="single" w:sz="8" w:space="0" w:color="FFFFFF" w:themeColor="background1"/>
            </w:tcBorders>
            <w:shd w:val="clear" w:color="auto" w:fill="FAD7B6"/>
          </w:tcPr>
          <w:p w14:paraId="6926BF32" w14:textId="77777777" w:rsidR="00A93E6A" w:rsidRPr="00A344F1" w:rsidRDefault="00A93E6A" w:rsidP="001F65F8">
            <w:pPr>
              <w:rPr>
                <w:noProof w:val="0"/>
              </w:rPr>
            </w:pPr>
            <w:r w:rsidRPr="00A344F1">
              <w:rPr>
                <w:noProof w:val="0"/>
              </w:rPr>
              <w:t xml:space="preserve">Werkproces 4.2.1 Begeleidt </w:t>
            </w:r>
            <w:r w:rsidRPr="009A49B2">
              <w:rPr>
                <w:noProof w:val="0"/>
                <w:color w:val="FF0000"/>
              </w:rPr>
              <w:t>sporters</w:t>
            </w:r>
            <w:r w:rsidRPr="00A344F1">
              <w:rPr>
                <w:noProof w:val="0"/>
              </w:rPr>
              <w:t xml:space="preserve"> bij wedstrijden </w:t>
            </w:r>
          </w:p>
        </w:tc>
      </w:tr>
      <w:tr w:rsidR="00A93E6A" w:rsidRPr="00A344F1" w14:paraId="4E436FE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2642953F" w14:textId="77777777" w:rsidR="00A93E6A" w:rsidRPr="0005705F" w:rsidRDefault="00A93E6A" w:rsidP="001F65F8">
            <w:pPr>
              <w:rPr>
                <w:b w:val="0"/>
                <w:noProof w:val="0"/>
              </w:rPr>
            </w:pPr>
            <w:r w:rsidRPr="0005705F">
              <w:rPr>
                <w:b w:val="0"/>
                <w:noProof w:val="0"/>
              </w:rPr>
              <w:t>De resultaten van dit werkproces zijn:</w:t>
            </w:r>
          </w:p>
          <w:p w14:paraId="63645D90" w14:textId="6E71CA79" w:rsidR="00A93E6A" w:rsidRPr="0005705F" w:rsidRDefault="00A93E6A" w:rsidP="0005705F">
            <w:pPr>
              <w:pStyle w:val="Opsomming"/>
              <w:rPr>
                <w:b w:val="0"/>
              </w:rPr>
            </w:pPr>
            <w:r w:rsidRPr="0005705F">
              <w:rPr>
                <w:b w:val="0"/>
              </w:rPr>
              <w:t xml:space="preserve">De begeleiding doet recht aan de sportieve mogelijkheden en ambities van de </w:t>
            </w:r>
            <w:r w:rsidRPr="0005705F">
              <w:rPr>
                <w:b w:val="0"/>
                <w:color w:val="FF0000"/>
              </w:rPr>
              <w:t>sporters</w:t>
            </w:r>
            <w:r w:rsidR="0005705F">
              <w:rPr>
                <w:b w:val="0"/>
              </w:rPr>
              <w:t>;</w:t>
            </w:r>
          </w:p>
          <w:p w14:paraId="1C6648B0" w14:textId="69C03ED8" w:rsidR="00A93E6A" w:rsidRPr="0005705F" w:rsidRDefault="00A93E6A" w:rsidP="0005705F">
            <w:pPr>
              <w:pStyle w:val="Opsomming"/>
              <w:rPr>
                <w:b w:val="0"/>
              </w:rPr>
            </w:pPr>
            <w:r w:rsidRPr="0005705F">
              <w:rPr>
                <w:b w:val="0"/>
              </w:rPr>
              <w:t xml:space="preserve">De </w:t>
            </w:r>
            <w:r w:rsidRPr="0005705F">
              <w:rPr>
                <w:b w:val="0"/>
                <w:color w:val="FF0000"/>
              </w:rPr>
              <w:t>sporter</w:t>
            </w:r>
            <w:r w:rsidRPr="0005705F">
              <w:rPr>
                <w:b w:val="0"/>
              </w:rPr>
              <w:t xml:space="preserve"> is bekend met voeding en dopingpreventie. </w:t>
            </w:r>
          </w:p>
          <w:p w14:paraId="1AFF4695" w14:textId="5289C770" w:rsidR="00A93E6A" w:rsidRPr="00611A51" w:rsidRDefault="0005705F" w:rsidP="001F65F8">
            <w:pPr>
              <w:rPr>
                <w:rFonts w:cs="Arial"/>
                <w:i/>
                <w:iCs/>
                <w:color w:val="FF0000"/>
                <w:sz w:val="16"/>
                <w:szCs w:val="16"/>
              </w:rPr>
            </w:pPr>
            <w:r>
              <w:rPr>
                <w:rFonts w:cs="Arial"/>
                <w:color w:val="FF0000"/>
              </w:rPr>
              <w:br/>
            </w: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6E9C51F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0C2916D0" w14:textId="77777777" w:rsidR="00A93E6A" w:rsidRPr="0005705F" w:rsidRDefault="00A93E6A" w:rsidP="001F65F8">
            <w:pPr>
              <w:rPr>
                <w:b w:val="0"/>
                <w:noProof w:val="0"/>
              </w:rPr>
            </w:pPr>
            <w:r w:rsidRPr="0005705F">
              <w:rPr>
                <w:b w:val="0"/>
                <w:noProof w:val="0"/>
              </w:rPr>
              <w:t>1</w:t>
            </w:r>
          </w:p>
        </w:tc>
        <w:tc>
          <w:tcPr>
            <w:tcW w:w="3914" w:type="dxa"/>
          </w:tcPr>
          <w:p w14:paraId="1F5CE2E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Begeleidt </w:t>
            </w:r>
            <w:r w:rsidRPr="00A344F1">
              <w:rPr>
                <w:rFonts w:eastAsia="Calibri" w:cs="Arial"/>
                <w:noProof w:val="0"/>
                <w:color w:val="FF0000"/>
                <w:szCs w:val="20"/>
              </w:rPr>
              <w:t>sporters</w:t>
            </w:r>
            <w:r w:rsidRPr="00A344F1">
              <w:rPr>
                <w:rFonts w:eastAsia="Calibri" w:cs="Arial"/>
                <w:noProof w:val="0"/>
                <w:szCs w:val="20"/>
              </w:rPr>
              <w:t xml:space="preserve"> bij het leren presteren onder druk </w:t>
            </w:r>
          </w:p>
        </w:tc>
        <w:tc>
          <w:tcPr>
            <w:tcW w:w="426" w:type="dxa"/>
          </w:tcPr>
          <w:p w14:paraId="4978D03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AD8BF3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82BCC9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335568A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BA7BDD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7E014A44" w14:textId="77777777" w:rsidR="00A93E6A" w:rsidRPr="0005705F" w:rsidRDefault="00A93E6A" w:rsidP="001F65F8">
            <w:pPr>
              <w:rPr>
                <w:b w:val="0"/>
                <w:noProof w:val="0"/>
              </w:rPr>
            </w:pPr>
            <w:r w:rsidRPr="0005705F">
              <w:rPr>
                <w:b w:val="0"/>
                <w:noProof w:val="0"/>
              </w:rPr>
              <w:t>2</w:t>
            </w:r>
          </w:p>
        </w:tc>
        <w:tc>
          <w:tcPr>
            <w:tcW w:w="3914" w:type="dxa"/>
          </w:tcPr>
          <w:p w14:paraId="128B154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Adviseert </w:t>
            </w:r>
            <w:r w:rsidRPr="00A344F1">
              <w:rPr>
                <w:rFonts w:eastAsia="Calibri" w:cs="Arial"/>
                <w:noProof w:val="0"/>
                <w:color w:val="FF0000"/>
                <w:szCs w:val="20"/>
              </w:rPr>
              <w:t>sporters</w:t>
            </w:r>
            <w:r w:rsidRPr="00A344F1">
              <w:rPr>
                <w:rFonts w:eastAsia="Calibri" w:cs="Arial"/>
                <w:noProof w:val="0"/>
                <w:szCs w:val="20"/>
              </w:rPr>
              <w:t xml:space="preserve"> over voeding in relatie tot presteren</w:t>
            </w:r>
          </w:p>
        </w:tc>
        <w:tc>
          <w:tcPr>
            <w:tcW w:w="426" w:type="dxa"/>
          </w:tcPr>
          <w:p w14:paraId="7CBD1BE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7DE3C96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6B24AA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20E711E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12249E2"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4D29B30C" w14:textId="77777777" w:rsidR="00A93E6A" w:rsidRPr="0005705F" w:rsidRDefault="00A93E6A" w:rsidP="001F65F8">
            <w:pPr>
              <w:rPr>
                <w:b w:val="0"/>
                <w:noProof w:val="0"/>
              </w:rPr>
            </w:pPr>
            <w:r w:rsidRPr="0005705F">
              <w:rPr>
                <w:b w:val="0"/>
                <w:noProof w:val="0"/>
              </w:rPr>
              <w:t>3</w:t>
            </w:r>
          </w:p>
        </w:tc>
        <w:tc>
          <w:tcPr>
            <w:tcW w:w="3914" w:type="dxa"/>
          </w:tcPr>
          <w:p w14:paraId="53C6AF1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Informeert </w:t>
            </w:r>
            <w:r w:rsidRPr="00A344F1">
              <w:rPr>
                <w:rFonts w:eastAsia="Calibri" w:cs="Arial"/>
                <w:noProof w:val="0"/>
                <w:color w:val="FF0000"/>
                <w:szCs w:val="20"/>
              </w:rPr>
              <w:t>sporters</w:t>
            </w:r>
            <w:r w:rsidRPr="00A344F1">
              <w:rPr>
                <w:rFonts w:eastAsia="Calibri" w:cs="Arial"/>
                <w:noProof w:val="0"/>
                <w:szCs w:val="20"/>
              </w:rPr>
              <w:t xml:space="preserve"> over dopingprocedures</w:t>
            </w:r>
          </w:p>
        </w:tc>
        <w:tc>
          <w:tcPr>
            <w:tcW w:w="426" w:type="dxa"/>
          </w:tcPr>
          <w:p w14:paraId="08372BF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79E882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7DB4AA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22CC429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44AB40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6B792616" w14:textId="77777777" w:rsidR="00A93E6A" w:rsidRPr="0005705F" w:rsidRDefault="00A93E6A" w:rsidP="001F65F8">
            <w:pPr>
              <w:rPr>
                <w:b w:val="0"/>
                <w:noProof w:val="0"/>
              </w:rPr>
            </w:pPr>
            <w:r w:rsidRPr="0005705F">
              <w:rPr>
                <w:b w:val="0"/>
                <w:noProof w:val="0"/>
              </w:rPr>
              <w:t>4</w:t>
            </w:r>
          </w:p>
        </w:tc>
        <w:tc>
          <w:tcPr>
            <w:tcW w:w="3914" w:type="dxa"/>
          </w:tcPr>
          <w:p w14:paraId="21B702AB" w14:textId="5B95D3DE"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szCs w:val="20"/>
              </w:rPr>
              <w:t xml:space="preserve">Leert </w:t>
            </w:r>
            <w:r w:rsidRPr="00A344F1">
              <w:rPr>
                <w:noProof w:val="0"/>
                <w:color w:val="FF0000"/>
                <w:szCs w:val="20"/>
              </w:rPr>
              <w:t>sporters</w:t>
            </w:r>
            <w:r w:rsidRPr="00A344F1">
              <w:rPr>
                <w:noProof w:val="0"/>
                <w:szCs w:val="20"/>
              </w:rPr>
              <w:t xml:space="preserve"> zichzelf te evalueren en beoordelen</w:t>
            </w:r>
            <w:r w:rsidR="005E1D77">
              <w:rPr>
                <w:noProof w:val="0"/>
                <w:szCs w:val="20"/>
              </w:rPr>
              <w:t xml:space="preserve"> </w:t>
            </w:r>
          </w:p>
        </w:tc>
        <w:tc>
          <w:tcPr>
            <w:tcW w:w="426" w:type="dxa"/>
          </w:tcPr>
          <w:p w14:paraId="04EE2A8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FE2065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D19D8C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439EF5D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2AC3591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00E9C98A" w14:textId="77777777" w:rsidR="00A93E6A" w:rsidRPr="0005705F" w:rsidRDefault="00A93E6A" w:rsidP="001F65F8">
            <w:pPr>
              <w:rPr>
                <w:b w:val="0"/>
                <w:noProof w:val="0"/>
              </w:rPr>
            </w:pPr>
            <w:r w:rsidRPr="0005705F">
              <w:rPr>
                <w:b w:val="0"/>
                <w:noProof w:val="0"/>
              </w:rPr>
              <w:t>5</w:t>
            </w:r>
          </w:p>
        </w:tc>
        <w:tc>
          <w:tcPr>
            <w:tcW w:w="3914" w:type="dxa"/>
          </w:tcPr>
          <w:p w14:paraId="23E567C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szCs w:val="20"/>
              </w:rPr>
              <w:t xml:space="preserve">Bereidt </w:t>
            </w:r>
            <w:r w:rsidRPr="00A344F1">
              <w:rPr>
                <w:rFonts w:eastAsia="Calibri" w:cs="Arial"/>
                <w:noProof w:val="0"/>
                <w:color w:val="FF0000"/>
                <w:szCs w:val="20"/>
              </w:rPr>
              <w:t>sporters</w:t>
            </w:r>
            <w:r w:rsidRPr="00A344F1">
              <w:rPr>
                <w:rFonts w:eastAsia="Calibri" w:cs="Arial"/>
                <w:noProof w:val="0"/>
                <w:szCs w:val="20"/>
              </w:rPr>
              <w:t xml:space="preserve"> voor op contact met media</w:t>
            </w:r>
          </w:p>
        </w:tc>
        <w:tc>
          <w:tcPr>
            <w:tcW w:w="426" w:type="dxa"/>
          </w:tcPr>
          <w:p w14:paraId="32CC3E4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07DF31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AE45C0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05ABCC2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22535B6C"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233EBE26" w14:textId="77777777" w:rsidR="00A93E6A" w:rsidRPr="0005705F" w:rsidRDefault="00A93E6A" w:rsidP="001F65F8">
            <w:pPr>
              <w:rPr>
                <w:b w:val="0"/>
                <w:noProof w:val="0"/>
              </w:rPr>
            </w:pPr>
            <w:r w:rsidRPr="0005705F">
              <w:rPr>
                <w:b w:val="0"/>
                <w:noProof w:val="0"/>
              </w:rPr>
              <w:t>6</w:t>
            </w:r>
          </w:p>
        </w:tc>
        <w:tc>
          <w:tcPr>
            <w:tcW w:w="3914" w:type="dxa"/>
          </w:tcPr>
          <w:p w14:paraId="3911810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szCs w:val="20"/>
              </w:rPr>
            </w:pPr>
            <w:r w:rsidRPr="00A344F1">
              <w:rPr>
                <w:rFonts w:eastAsia="Calibri" w:cs="Arial"/>
                <w:noProof w:val="0"/>
                <w:szCs w:val="20"/>
              </w:rPr>
              <w:t xml:space="preserve">Houdt rekening met persoonlijke ambities en motieven van de </w:t>
            </w:r>
            <w:r w:rsidRPr="00A344F1">
              <w:rPr>
                <w:rFonts w:eastAsia="Calibri" w:cs="Arial"/>
                <w:noProof w:val="0"/>
                <w:color w:val="FF0000"/>
                <w:szCs w:val="20"/>
              </w:rPr>
              <w:t>sporters</w:t>
            </w:r>
          </w:p>
        </w:tc>
        <w:tc>
          <w:tcPr>
            <w:tcW w:w="426" w:type="dxa"/>
          </w:tcPr>
          <w:p w14:paraId="6F8F155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F31E4B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81F6EE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08EDB55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09F365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72E6FF45" w14:textId="77777777" w:rsidR="00A93E6A" w:rsidRPr="0005705F" w:rsidRDefault="00A93E6A" w:rsidP="001F65F8">
            <w:pPr>
              <w:spacing w:line="276" w:lineRule="auto"/>
              <w:rPr>
                <w:b w:val="0"/>
                <w:noProof w:val="0"/>
                <w:color w:val="1F497D" w:themeColor="text2"/>
              </w:rPr>
            </w:pPr>
            <w:r w:rsidRPr="0005705F">
              <w:rPr>
                <w:b w:val="0"/>
                <w:noProof w:val="0"/>
                <w:color w:val="1F497D" w:themeColor="text2"/>
              </w:rPr>
              <w:t>7</w:t>
            </w:r>
          </w:p>
        </w:tc>
        <w:tc>
          <w:tcPr>
            <w:tcW w:w="3914" w:type="dxa"/>
          </w:tcPr>
          <w:p w14:paraId="22DBED62"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426" w:type="dxa"/>
          </w:tcPr>
          <w:p w14:paraId="6A2E910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77FB8B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9DE8DF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09F900C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3E5EF1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66F4B152" w14:textId="77777777" w:rsidR="00A93E6A" w:rsidRPr="0005705F" w:rsidRDefault="00A93E6A" w:rsidP="001F65F8">
            <w:pPr>
              <w:spacing w:line="276" w:lineRule="auto"/>
              <w:rPr>
                <w:b w:val="0"/>
                <w:noProof w:val="0"/>
                <w:color w:val="1F497D" w:themeColor="text2"/>
              </w:rPr>
            </w:pPr>
            <w:r w:rsidRPr="0005705F">
              <w:rPr>
                <w:b w:val="0"/>
                <w:noProof w:val="0"/>
                <w:color w:val="1F497D" w:themeColor="text2"/>
              </w:rPr>
              <w:t>8</w:t>
            </w:r>
          </w:p>
        </w:tc>
        <w:tc>
          <w:tcPr>
            <w:tcW w:w="3914" w:type="dxa"/>
          </w:tcPr>
          <w:p w14:paraId="54439172"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Komt afspraken na</w:t>
            </w:r>
          </w:p>
        </w:tc>
        <w:tc>
          <w:tcPr>
            <w:tcW w:w="426" w:type="dxa"/>
          </w:tcPr>
          <w:p w14:paraId="3F2FA98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287046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0C06F8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618484C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094A50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17119BA0" w14:textId="77777777" w:rsidR="00A93E6A" w:rsidRPr="0005705F" w:rsidRDefault="00A93E6A" w:rsidP="001F65F8">
            <w:pPr>
              <w:spacing w:line="276" w:lineRule="auto"/>
              <w:rPr>
                <w:b w:val="0"/>
                <w:noProof w:val="0"/>
                <w:color w:val="1F497D" w:themeColor="text2"/>
              </w:rPr>
            </w:pPr>
            <w:r w:rsidRPr="0005705F">
              <w:rPr>
                <w:b w:val="0"/>
                <w:noProof w:val="0"/>
                <w:color w:val="1F497D" w:themeColor="text2"/>
              </w:rPr>
              <w:t>9</w:t>
            </w:r>
          </w:p>
        </w:tc>
        <w:tc>
          <w:tcPr>
            <w:tcW w:w="3914" w:type="dxa"/>
          </w:tcPr>
          <w:p w14:paraId="198BF5EF"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426" w:type="dxa"/>
          </w:tcPr>
          <w:p w14:paraId="29669D2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0A6C38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78A7988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50949E9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E8C610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118CC548" w14:textId="77777777" w:rsidR="00A93E6A" w:rsidRPr="0005705F" w:rsidRDefault="00A93E6A" w:rsidP="001F65F8">
            <w:pPr>
              <w:spacing w:line="276" w:lineRule="auto"/>
              <w:rPr>
                <w:b w:val="0"/>
                <w:noProof w:val="0"/>
                <w:color w:val="1F497D" w:themeColor="text2"/>
              </w:rPr>
            </w:pPr>
            <w:r w:rsidRPr="0005705F">
              <w:rPr>
                <w:b w:val="0"/>
                <w:noProof w:val="0"/>
                <w:color w:val="1F497D" w:themeColor="text2"/>
              </w:rPr>
              <w:t>10</w:t>
            </w:r>
          </w:p>
        </w:tc>
        <w:tc>
          <w:tcPr>
            <w:tcW w:w="3914" w:type="dxa"/>
          </w:tcPr>
          <w:p w14:paraId="607921D0"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vertrouwelijk om met persoonlijke informatie</w:t>
            </w:r>
          </w:p>
        </w:tc>
        <w:tc>
          <w:tcPr>
            <w:tcW w:w="426" w:type="dxa"/>
          </w:tcPr>
          <w:p w14:paraId="22130D6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FF6881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FCF48A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0E23CD6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20F4B02"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3A733D9C" w14:textId="77777777" w:rsidR="00A93E6A" w:rsidRPr="00A344F1" w:rsidRDefault="00A93E6A" w:rsidP="001F65F8">
            <w:pPr>
              <w:rPr>
                <w:noProof w:val="0"/>
              </w:rPr>
            </w:pPr>
            <w:r w:rsidRPr="00A344F1">
              <w:rPr>
                <w:noProof w:val="0"/>
              </w:rPr>
              <w:t xml:space="preserve">Werkproces 4.2.2 Bereidt wedstrijden voor </w:t>
            </w:r>
          </w:p>
        </w:tc>
      </w:tr>
      <w:tr w:rsidR="00A93E6A" w:rsidRPr="00A344F1" w14:paraId="3166231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Pr>
          <w:p w14:paraId="4FBD748D" w14:textId="77777777" w:rsidR="00A93E6A" w:rsidRPr="00A722AE" w:rsidRDefault="00A93E6A" w:rsidP="001F65F8">
            <w:pPr>
              <w:rPr>
                <w:b w:val="0"/>
                <w:noProof w:val="0"/>
              </w:rPr>
            </w:pPr>
            <w:r w:rsidRPr="00A722AE">
              <w:rPr>
                <w:b w:val="0"/>
                <w:noProof w:val="0"/>
              </w:rPr>
              <w:t>De resultaten van dit werkproces zijn:</w:t>
            </w:r>
          </w:p>
          <w:p w14:paraId="322D238F" w14:textId="15D14374" w:rsidR="00A93E6A" w:rsidRPr="00A722AE" w:rsidRDefault="00A93E6A" w:rsidP="00A722AE">
            <w:pPr>
              <w:pStyle w:val="Opsomming"/>
              <w:rPr>
                <w:b w:val="0"/>
              </w:rPr>
            </w:pPr>
            <w:r w:rsidRPr="00A722AE">
              <w:rPr>
                <w:b w:val="0"/>
              </w:rPr>
              <w:t>Het wedstrijd</w:t>
            </w:r>
            <w:r w:rsidR="00A722AE">
              <w:rPr>
                <w:b w:val="0"/>
              </w:rPr>
              <w:t>plan is gebaseerd op analyses;</w:t>
            </w:r>
          </w:p>
          <w:p w14:paraId="08B9F2BA" w14:textId="2D59B16A" w:rsidR="00A93E6A" w:rsidRPr="00A722AE" w:rsidRDefault="00A93E6A" w:rsidP="00A722AE">
            <w:pPr>
              <w:pStyle w:val="Opsomming"/>
              <w:rPr>
                <w:b w:val="0"/>
              </w:rPr>
            </w:pPr>
            <w:r w:rsidRPr="00A722AE">
              <w:rPr>
                <w:b w:val="0"/>
              </w:rPr>
              <w:t xml:space="preserve">Het wedstrijdplan is besproken met de </w:t>
            </w:r>
            <w:r w:rsidRPr="00A722AE">
              <w:rPr>
                <w:b w:val="0"/>
                <w:color w:val="FF0000"/>
              </w:rPr>
              <w:t>sporters</w:t>
            </w:r>
            <w:r w:rsidRPr="00A722AE">
              <w:rPr>
                <w:b w:val="0"/>
              </w:rPr>
              <w:t>/het team.</w:t>
            </w:r>
          </w:p>
          <w:p w14:paraId="0F1502D6" w14:textId="77777777" w:rsidR="00A722AE" w:rsidRDefault="00A722AE" w:rsidP="001F65F8">
            <w:pPr>
              <w:rPr>
                <w:rFonts w:cs="Arial"/>
                <w:color w:val="FF0000"/>
              </w:rPr>
            </w:pPr>
          </w:p>
          <w:p w14:paraId="60A191E0" w14:textId="2BB812A6" w:rsidR="00A93E6A" w:rsidRPr="00611A51" w:rsidRDefault="00A722AE"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572A14C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365C94E7" w14:textId="77777777" w:rsidR="00A93E6A" w:rsidRPr="00B4612B" w:rsidRDefault="00A93E6A" w:rsidP="001F65F8">
            <w:pPr>
              <w:rPr>
                <w:b w:val="0"/>
                <w:noProof w:val="0"/>
              </w:rPr>
            </w:pPr>
            <w:r w:rsidRPr="00B4612B">
              <w:rPr>
                <w:b w:val="0"/>
                <w:noProof w:val="0"/>
              </w:rPr>
              <w:t>11</w:t>
            </w:r>
          </w:p>
        </w:tc>
        <w:tc>
          <w:tcPr>
            <w:tcW w:w="3914" w:type="dxa"/>
          </w:tcPr>
          <w:p w14:paraId="18C9253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szCs w:val="22"/>
              </w:rPr>
              <w:t>F</w:t>
            </w:r>
            <w:r w:rsidRPr="00A344F1">
              <w:rPr>
                <w:rFonts w:eastAsia="Calibri" w:cs="Arial"/>
                <w:noProof w:val="0"/>
              </w:rPr>
              <w:t>ormuleert samen met team/</w:t>
            </w:r>
            <w:r w:rsidRPr="00A344F1">
              <w:rPr>
                <w:rFonts w:eastAsia="Calibri" w:cs="Arial"/>
                <w:noProof w:val="0"/>
                <w:color w:val="FF0000"/>
              </w:rPr>
              <w:t>sporter(s)</w:t>
            </w:r>
            <w:r w:rsidRPr="00A344F1">
              <w:rPr>
                <w:rFonts w:eastAsia="Calibri" w:cs="Arial"/>
                <w:noProof w:val="0"/>
              </w:rPr>
              <w:t xml:space="preserve"> doelstellingen voor de wedstrijd </w:t>
            </w:r>
          </w:p>
        </w:tc>
        <w:tc>
          <w:tcPr>
            <w:tcW w:w="426" w:type="dxa"/>
          </w:tcPr>
          <w:p w14:paraId="77A51A1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3E6311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00F6A95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11CBEC0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A8F2B0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046B9B34" w14:textId="77777777" w:rsidR="00A93E6A" w:rsidRPr="00B4612B" w:rsidRDefault="00A93E6A" w:rsidP="001F65F8">
            <w:pPr>
              <w:rPr>
                <w:b w:val="0"/>
                <w:noProof w:val="0"/>
              </w:rPr>
            </w:pPr>
            <w:r w:rsidRPr="00B4612B">
              <w:rPr>
                <w:b w:val="0"/>
                <w:noProof w:val="0"/>
              </w:rPr>
              <w:t>12</w:t>
            </w:r>
          </w:p>
        </w:tc>
        <w:tc>
          <w:tcPr>
            <w:tcW w:w="3914" w:type="dxa"/>
          </w:tcPr>
          <w:p w14:paraId="2F2DDC9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Maakt analyse van tegenstander(s)</w:t>
            </w:r>
          </w:p>
        </w:tc>
        <w:tc>
          <w:tcPr>
            <w:tcW w:w="426" w:type="dxa"/>
          </w:tcPr>
          <w:p w14:paraId="0D73E69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261297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481479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7EA4925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D59D4B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3172D5DB" w14:textId="77777777" w:rsidR="00A93E6A" w:rsidRPr="00B4612B" w:rsidRDefault="00A93E6A" w:rsidP="001F65F8">
            <w:pPr>
              <w:rPr>
                <w:b w:val="0"/>
                <w:noProof w:val="0"/>
              </w:rPr>
            </w:pPr>
            <w:r w:rsidRPr="00B4612B">
              <w:rPr>
                <w:b w:val="0"/>
                <w:noProof w:val="0"/>
              </w:rPr>
              <w:t>13</w:t>
            </w:r>
          </w:p>
        </w:tc>
        <w:tc>
          <w:tcPr>
            <w:tcW w:w="3914" w:type="dxa"/>
          </w:tcPr>
          <w:p w14:paraId="1D83076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Maakt wedstrijdanalyse van eigen team/</w:t>
            </w:r>
            <w:r w:rsidRPr="00A344F1">
              <w:rPr>
                <w:rFonts w:eastAsia="Calibri" w:cs="Arial"/>
                <w:noProof w:val="0"/>
                <w:color w:val="FF0000"/>
              </w:rPr>
              <w:t>sporter(s)</w:t>
            </w:r>
          </w:p>
        </w:tc>
        <w:tc>
          <w:tcPr>
            <w:tcW w:w="426" w:type="dxa"/>
          </w:tcPr>
          <w:p w14:paraId="46BEDF6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38CE04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E852C0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05F61A4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E22360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0A41D3DD" w14:textId="77777777" w:rsidR="00A93E6A" w:rsidRPr="00B4612B" w:rsidRDefault="00A93E6A" w:rsidP="001F65F8">
            <w:pPr>
              <w:rPr>
                <w:b w:val="0"/>
                <w:noProof w:val="0"/>
              </w:rPr>
            </w:pPr>
            <w:r w:rsidRPr="00B4612B">
              <w:rPr>
                <w:b w:val="0"/>
                <w:noProof w:val="0"/>
              </w:rPr>
              <w:lastRenderedPageBreak/>
              <w:t>14</w:t>
            </w:r>
          </w:p>
        </w:tc>
        <w:tc>
          <w:tcPr>
            <w:tcW w:w="3914" w:type="dxa"/>
          </w:tcPr>
          <w:p w14:paraId="1A6969E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Maakt analyse van factoren die van invloed zijn tijdens een wedstrijd </w:t>
            </w:r>
          </w:p>
        </w:tc>
        <w:tc>
          <w:tcPr>
            <w:tcW w:w="426" w:type="dxa"/>
          </w:tcPr>
          <w:p w14:paraId="59117C1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0ED36EA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047E74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417FC7D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BA8E82B"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6180A4B4" w14:textId="77777777" w:rsidR="00A93E6A" w:rsidRPr="00B4612B" w:rsidRDefault="00A93E6A" w:rsidP="001F65F8">
            <w:pPr>
              <w:rPr>
                <w:b w:val="0"/>
                <w:noProof w:val="0"/>
              </w:rPr>
            </w:pPr>
            <w:r w:rsidRPr="00B4612B">
              <w:rPr>
                <w:b w:val="0"/>
                <w:noProof w:val="0"/>
              </w:rPr>
              <w:t>15</w:t>
            </w:r>
          </w:p>
        </w:tc>
        <w:tc>
          <w:tcPr>
            <w:tcW w:w="3914" w:type="dxa"/>
          </w:tcPr>
          <w:p w14:paraId="1F3B83A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Analyseert voorafgaand aan de wedstrijd factoren die relevante en van invloed zijn en past op basis daarvan eventueel het wedstrijdplan aan </w:t>
            </w:r>
          </w:p>
        </w:tc>
        <w:tc>
          <w:tcPr>
            <w:tcW w:w="426" w:type="dxa"/>
          </w:tcPr>
          <w:p w14:paraId="4935831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4F2EDC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698149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635B2BB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37B969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59DF878C" w14:textId="77777777" w:rsidR="00A93E6A" w:rsidRPr="00B4612B" w:rsidRDefault="00A93E6A" w:rsidP="001F65F8">
            <w:pPr>
              <w:rPr>
                <w:b w:val="0"/>
                <w:noProof w:val="0"/>
              </w:rPr>
            </w:pPr>
            <w:r w:rsidRPr="00B4612B">
              <w:rPr>
                <w:b w:val="0"/>
                <w:noProof w:val="0"/>
              </w:rPr>
              <w:t>16</w:t>
            </w:r>
          </w:p>
        </w:tc>
        <w:tc>
          <w:tcPr>
            <w:tcW w:w="3914" w:type="dxa"/>
          </w:tcPr>
          <w:p w14:paraId="6F5FDC1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Bespreekt de wedstrijd voor met team/</w:t>
            </w:r>
            <w:r w:rsidRPr="00A344F1">
              <w:rPr>
                <w:noProof w:val="0"/>
                <w:color w:val="FF0000"/>
              </w:rPr>
              <w:t>sporter(s)</w:t>
            </w:r>
          </w:p>
        </w:tc>
        <w:tc>
          <w:tcPr>
            <w:tcW w:w="426" w:type="dxa"/>
          </w:tcPr>
          <w:p w14:paraId="4B8BADE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89B7CD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010281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56DF66E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531DD99"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474DF80D" w14:textId="77777777" w:rsidR="00A93E6A" w:rsidRPr="00A344F1" w:rsidRDefault="00A93E6A" w:rsidP="001F65F8">
            <w:r w:rsidRPr="00A344F1">
              <w:rPr>
                <w:noProof w:val="0"/>
              </w:rPr>
              <w:t xml:space="preserve">Werkproces 4.2.3 </w:t>
            </w:r>
            <w:r>
              <w:t>Coacht gericht op de wedstrijd</w:t>
            </w:r>
          </w:p>
        </w:tc>
      </w:tr>
      <w:tr w:rsidR="00A93E6A" w:rsidRPr="00A344F1" w14:paraId="72979AF1"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Pr>
          <w:p w14:paraId="350EE603" w14:textId="77777777" w:rsidR="00A93E6A" w:rsidRPr="00B4612B" w:rsidRDefault="00A93E6A" w:rsidP="001F65F8">
            <w:pPr>
              <w:rPr>
                <w:b w:val="0"/>
                <w:noProof w:val="0"/>
              </w:rPr>
            </w:pPr>
            <w:r w:rsidRPr="00B4612B">
              <w:rPr>
                <w:b w:val="0"/>
                <w:noProof w:val="0"/>
              </w:rPr>
              <w:t>Het resultaat van dit werkproces is:</w:t>
            </w:r>
          </w:p>
          <w:p w14:paraId="179ADA1C" w14:textId="3AD4A5AF" w:rsidR="00A93E6A" w:rsidRPr="00B4612B" w:rsidRDefault="00A93E6A" w:rsidP="00B4612B">
            <w:pPr>
              <w:pStyle w:val="Opsomming"/>
              <w:rPr>
                <w:b w:val="0"/>
              </w:rPr>
            </w:pPr>
            <w:r w:rsidRPr="00B4612B">
              <w:rPr>
                <w:b w:val="0"/>
              </w:rPr>
              <w:t>De coaching is positief en adequaat.</w:t>
            </w:r>
          </w:p>
          <w:p w14:paraId="403E8DD9" w14:textId="77777777" w:rsidR="00B4612B" w:rsidRDefault="00B4612B" w:rsidP="001F65F8">
            <w:pPr>
              <w:rPr>
                <w:rFonts w:cs="Arial"/>
                <w:color w:val="FF0000"/>
              </w:rPr>
            </w:pPr>
          </w:p>
          <w:p w14:paraId="2AAE0F8F" w14:textId="5FA10700" w:rsidR="00A93E6A" w:rsidRPr="00611A51" w:rsidRDefault="00B4612B"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7D6704A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3D200005" w14:textId="77777777" w:rsidR="00A93E6A" w:rsidRPr="00B4612B" w:rsidRDefault="00A93E6A" w:rsidP="001F65F8">
            <w:pPr>
              <w:rPr>
                <w:b w:val="0"/>
                <w:noProof w:val="0"/>
              </w:rPr>
            </w:pPr>
            <w:r w:rsidRPr="00B4612B">
              <w:rPr>
                <w:b w:val="0"/>
                <w:noProof w:val="0"/>
              </w:rPr>
              <w:t>17</w:t>
            </w:r>
          </w:p>
        </w:tc>
        <w:tc>
          <w:tcPr>
            <w:tcW w:w="3914" w:type="dxa"/>
          </w:tcPr>
          <w:p w14:paraId="0FAD8C0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Analyseert tijdens de wedstrijd en neemt op basis hiervan adequate maatregelen</w:t>
            </w:r>
          </w:p>
        </w:tc>
        <w:tc>
          <w:tcPr>
            <w:tcW w:w="426" w:type="dxa"/>
          </w:tcPr>
          <w:p w14:paraId="0FE16B3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5DBF1A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71D376F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58883BB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2156642"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7429CD69" w14:textId="77777777" w:rsidR="00A93E6A" w:rsidRPr="00B4612B" w:rsidRDefault="00A93E6A" w:rsidP="001F65F8">
            <w:pPr>
              <w:rPr>
                <w:b w:val="0"/>
                <w:noProof w:val="0"/>
              </w:rPr>
            </w:pPr>
            <w:r w:rsidRPr="00B4612B">
              <w:rPr>
                <w:b w:val="0"/>
                <w:noProof w:val="0"/>
              </w:rPr>
              <w:t>18</w:t>
            </w:r>
          </w:p>
        </w:tc>
        <w:tc>
          <w:tcPr>
            <w:tcW w:w="3914" w:type="dxa"/>
          </w:tcPr>
          <w:p w14:paraId="02BA1A1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Coacht positief</w:t>
            </w:r>
          </w:p>
        </w:tc>
        <w:tc>
          <w:tcPr>
            <w:tcW w:w="426" w:type="dxa"/>
          </w:tcPr>
          <w:p w14:paraId="3887182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B6746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F9D456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0F7D398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FBC357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1A00C6DF" w14:textId="77777777" w:rsidR="00A93E6A" w:rsidRPr="00B4612B" w:rsidRDefault="00A93E6A" w:rsidP="001F65F8">
            <w:pPr>
              <w:rPr>
                <w:b w:val="0"/>
                <w:noProof w:val="0"/>
              </w:rPr>
            </w:pPr>
            <w:r w:rsidRPr="00B4612B">
              <w:rPr>
                <w:b w:val="0"/>
                <w:noProof w:val="0"/>
              </w:rPr>
              <w:t>19</w:t>
            </w:r>
          </w:p>
        </w:tc>
        <w:tc>
          <w:tcPr>
            <w:tcW w:w="3914" w:type="dxa"/>
          </w:tcPr>
          <w:p w14:paraId="2ADA2B2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Houdt zich aan de regels die gelden tijdens de wedstrijd</w:t>
            </w:r>
          </w:p>
        </w:tc>
        <w:tc>
          <w:tcPr>
            <w:tcW w:w="426" w:type="dxa"/>
          </w:tcPr>
          <w:p w14:paraId="0EB5943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702D14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722444F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7476E1A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831D74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425BCFB3" w14:textId="77777777" w:rsidR="00A93E6A" w:rsidRPr="00B4612B" w:rsidRDefault="00A93E6A" w:rsidP="001F65F8">
            <w:pPr>
              <w:spacing w:line="276" w:lineRule="auto"/>
              <w:rPr>
                <w:b w:val="0"/>
                <w:noProof w:val="0"/>
                <w:color w:val="1F497D" w:themeColor="text2"/>
              </w:rPr>
            </w:pPr>
            <w:r w:rsidRPr="00B4612B">
              <w:rPr>
                <w:b w:val="0"/>
                <w:noProof w:val="0"/>
                <w:color w:val="1F497D" w:themeColor="text2"/>
              </w:rPr>
              <w:t>20</w:t>
            </w:r>
          </w:p>
        </w:tc>
        <w:tc>
          <w:tcPr>
            <w:tcW w:w="3914" w:type="dxa"/>
          </w:tcPr>
          <w:p w14:paraId="573BEC14"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Vertoont voorbeeldgedrag op en rond de sportlocatie</w:t>
            </w:r>
          </w:p>
        </w:tc>
        <w:tc>
          <w:tcPr>
            <w:tcW w:w="426" w:type="dxa"/>
          </w:tcPr>
          <w:p w14:paraId="30DCA43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B95A45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6CF1BF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6271861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3EA2715"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6B1C9E19" w14:textId="77777777" w:rsidR="00A93E6A" w:rsidRPr="00A344F1" w:rsidRDefault="00A93E6A" w:rsidP="001F65F8">
            <w:pPr>
              <w:rPr>
                <w:noProof w:val="0"/>
              </w:rPr>
            </w:pPr>
            <w:r w:rsidRPr="00A344F1">
              <w:rPr>
                <w:noProof w:val="0"/>
              </w:rPr>
              <w:t xml:space="preserve">Werkproces 4.2.4 Evalueert wedstrijden </w:t>
            </w:r>
          </w:p>
        </w:tc>
      </w:tr>
      <w:tr w:rsidR="00A93E6A" w:rsidRPr="00A344F1" w14:paraId="615732B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Pr>
          <w:p w14:paraId="08EA302B" w14:textId="77777777" w:rsidR="00A93E6A" w:rsidRPr="00B4612B" w:rsidRDefault="00A93E6A" w:rsidP="001F65F8">
            <w:pPr>
              <w:rPr>
                <w:b w:val="0"/>
                <w:noProof w:val="0"/>
              </w:rPr>
            </w:pPr>
            <w:r w:rsidRPr="00B4612B">
              <w:rPr>
                <w:b w:val="0"/>
                <w:noProof w:val="0"/>
              </w:rPr>
              <w:t>De resultaten van dit werkproces zijn:</w:t>
            </w:r>
          </w:p>
          <w:p w14:paraId="1B468570" w14:textId="0AE4FAFA" w:rsidR="00A93E6A" w:rsidRPr="00B4612B" w:rsidRDefault="00A93E6A" w:rsidP="00B4612B">
            <w:pPr>
              <w:pStyle w:val="Opsomming"/>
              <w:rPr>
                <w:b w:val="0"/>
              </w:rPr>
            </w:pPr>
            <w:r w:rsidRPr="00B4612B">
              <w:rPr>
                <w:b w:val="0"/>
              </w:rPr>
              <w:t>De wedstrijd is geëvalueerd.</w:t>
            </w:r>
          </w:p>
          <w:p w14:paraId="7B79ECC8" w14:textId="73E7A81E" w:rsidR="00A93E6A" w:rsidRPr="00B4612B" w:rsidRDefault="00A93E6A" w:rsidP="00B4612B">
            <w:pPr>
              <w:pStyle w:val="Opsomming"/>
              <w:rPr>
                <w:b w:val="0"/>
              </w:rPr>
            </w:pPr>
            <w:r w:rsidRPr="00B4612B">
              <w:rPr>
                <w:b w:val="0"/>
              </w:rPr>
              <w:t>Het resultaat is input voor volgende wedstrijden.</w:t>
            </w:r>
          </w:p>
          <w:p w14:paraId="0F7D9F5C" w14:textId="789D7751" w:rsidR="00A93E6A" w:rsidRPr="00611A51" w:rsidRDefault="00B4612B" w:rsidP="001F65F8">
            <w:pPr>
              <w:rPr>
                <w:rFonts w:cs="Arial"/>
                <w:i/>
                <w:iCs/>
                <w:color w:val="FF0000"/>
                <w:sz w:val="16"/>
                <w:szCs w:val="16"/>
              </w:rPr>
            </w:pPr>
            <w:r>
              <w:rPr>
                <w:rFonts w:cs="Arial"/>
                <w:color w:val="FF0000"/>
              </w:rPr>
              <w:br/>
            </w: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710982C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694142FC" w14:textId="77777777" w:rsidR="00A93E6A" w:rsidRPr="00B4612B" w:rsidRDefault="00A93E6A" w:rsidP="001F65F8">
            <w:pPr>
              <w:rPr>
                <w:b w:val="0"/>
                <w:noProof w:val="0"/>
              </w:rPr>
            </w:pPr>
            <w:r w:rsidRPr="00B4612B">
              <w:rPr>
                <w:b w:val="0"/>
                <w:noProof w:val="0"/>
              </w:rPr>
              <w:t>21</w:t>
            </w:r>
          </w:p>
        </w:tc>
        <w:tc>
          <w:tcPr>
            <w:tcW w:w="3914" w:type="dxa"/>
          </w:tcPr>
          <w:p w14:paraId="07B3B9B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Evalueert een wedstrijd op systematische wijze met </w:t>
            </w:r>
            <w:r w:rsidRPr="00A344F1">
              <w:rPr>
                <w:rFonts w:eastAsia="Calibri" w:cs="Arial"/>
                <w:noProof w:val="0"/>
                <w:color w:val="FF0000"/>
              </w:rPr>
              <w:t>sporter(s)</w:t>
            </w:r>
            <w:r w:rsidRPr="00A344F1">
              <w:rPr>
                <w:rFonts w:eastAsia="Calibri" w:cs="Arial"/>
                <w:noProof w:val="0"/>
              </w:rPr>
              <w:t xml:space="preserve"> en trekt conclusies voor volgende wedstrijden</w:t>
            </w:r>
          </w:p>
        </w:tc>
        <w:tc>
          <w:tcPr>
            <w:tcW w:w="426" w:type="dxa"/>
          </w:tcPr>
          <w:p w14:paraId="14E8076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470F28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C15056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6D7D0A8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676319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14EC07A8" w14:textId="77777777" w:rsidR="00A93E6A" w:rsidRPr="00B4612B" w:rsidRDefault="00A93E6A" w:rsidP="001F65F8">
            <w:pPr>
              <w:rPr>
                <w:b w:val="0"/>
                <w:noProof w:val="0"/>
              </w:rPr>
            </w:pPr>
            <w:r w:rsidRPr="00B4612B">
              <w:rPr>
                <w:b w:val="0"/>
                <w:noProof w:val="0"/>
              </w:rPr>
              <w:t>22</w:t>
            </w:r>
          </w:p>
        </w:tc>
        <w:tc>
          <w:tcPr>
            <w:tcW w:w="3914" w:type="dxa"/>
          </w:tcPr>
          <w:p w14:paraId="3DEE846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Evalueert de wedstrijd op systematische wijze met begeleiders en trekt conclusies voor volgende wedstrijden</w:t>
            </w:r>
          </w:p>
        </w:tc>
        <w:tc>
          <w:tcPr>
            <w:tcW w:w="426" w:type="dxa"/>
          </w:tcPr>
          <w:p w14:paraId="025980F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EB543A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AF0E87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1712C75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58994F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3F5957A8" w14:textId="77777777" w:rsidR="00A93E6A" w:rsidRPr="00B4612B" w:rsidRDefault="00A93E6A" w:rsidP="001F65F8">
            <w:pPr>
              <w:spacing w:line="276" w:lineRule="auto"/>
              <w:rPr>
                <w:b w:val="0"/>
                <w:noProof w:val="0"/>
                <w:color w:val="1F497D" w:themeColor="text2"/>
              </w:rPr>
            </w:pPr>
            <w:r w:rsidRPr="00B4612B">
              <w:rPr>
                <w:b w:val="0"/>
                <w:noProof w:val="0"/>
                <w:color w:val="1F497D" w:themeColor="text2"/>
              </w:rPr>
              <w:t>23</w:t>
            </w:r>
          </w:p>
        </w:tc>
        <w:tc>
          <w:tcPr>
            <w:tcW w:w="3914" w:type="dxa"/>
          </w:tcPr>
          <w:p w14:paraId="61848DCA"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426" w:type="dxa"/>
          </w:tcPr>
          <w:p w14:paraId="35405C5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01236D4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723A69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3DBBB7D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070900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6A25A9D7" w14:textId="77777777" w:rsidR="00A93E6A" w:rsidRPr="00B4612B" w:rsidRDefault="00A93E6A" w:rsidP="001F65F8">
            <w:pPr>
              <w:spacing w:line="276" w:lineRule="auto"/>
              <w:rPr>
                <w:b w:val="0"/>
                <w:noProof w:val="0"/>
                <w:color w:val="1F497D" w:themeColor="text2"/>
              </w:rPr>
            </w:pPr>
            <w:r w:rsidRPr="00B4612B">
              <w:rPr>
                <w:b w:val="0"/>
                <w:noProof w:val="0"/>
                <w:color w:val="1F497D" w:themeColor="text2"/>
              </w:rPr>
              <w:t>24</w:t>
            </w:r>
          </w:p>
        </w:tc>
        <w:tc>
          <w:tcPr>
            <w:tcW w:w="3914" w:type="dxa"/>
          </w:tcPr>
          <w:p w14:paraId="41F18794"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426" w:type="dxa"/>
          </w:tcPr>
          <w:p w14:paraId="69EB16E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7AD96E9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02752B5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640C8C5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963EAD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0951D2F5" w14:textId="77777777" w:rsidR="00A93E6A" w:rsidRPr="00B4612B" w:rsidRDefault="00A93E6A" w:rsidP="001F65F8">
            <w:pPr>
              <w:spacing w:line="276" w:lineRule="auto"/>
              <w:rPr>
                <w:b w:val="0"/>
                <w:noProof w:val="0"/>
                <w:color w:val="1F497D" w:themeColor="text2"/>
              </w:rPr>
            </w:pPr>
            <w:r w:rsidRPr="00B4612B">
              <w:rPr>
                <w:b w:val="0"/>
                <w:noProof w:val="0"/>
                <w:color w:val="1F497D" w:themeColor="text2"/>
              </w:rPr>
              <w:t>25</w:t>
            </w:r>
          </w:p>
        </w:tc>
        <w:tc>
          <w:tcPr>
            <w:tcW w:w="3914" w:type="dxa"/>
          </w:tcPr>
          <w:p w14:paraId="2316AAE4"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426" w:type="dxa"/>
          </w:tcPr>
          <w:p w14:paraId="37A6B4E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1771E7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1D7C00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6CEF74E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0D9832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493584A3" w14:textId="77777777" w:rsidR="00A93E6A" w:rsidRPr="00B4612B" w:rsidRDefault="00A93E6A" w:rsidP="001F65F8">
            <w:pPr>
              <w:spacing w:line="276" w:lineRule="auto"/>
              <w:rPr>
                <w:b w:val="0"/>
                <w:noProof w:val="0"/>
                <w:color w:val="1F497D" w:themeColor="text2"/>
              </w:rPr>
            </w:pPr>
            <w:r w:rsidRPr="00B4612B">
              <w:rPr>
                <w:b w:val="0"/>
                <w:noProof w:val="0"/>
                <w:color w:val="1F497D" w:themeColor="text2"/>
              </w:rPr>
              <w:t>26</w:t>
            </w:r>
          </w:p>
        </w:tc>
        <w:tc>
          <w:tcPr>
            <w:tcW w:w="3914" w:type="dxa"/>
          </w:tcPr>
          <w:p w14:paraId="252E3A15" w14:textId="77777777" w:rsidR="00A93E6A" w:rsidRPr="003871F8"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426" w:type="dxa"/>
          </w:tcPr>
          <w:p w14:paraId="7976FB7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498E04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7E1403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935" w:type="dxa"/>
            <w:gridSpan w:val="2"/>
          </w:tcPr>
          <w:p w14:paraId="776A375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9FD1FDF" w14:textId="77777777" w:rsidTr="009C4747">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738A6AAD" w14:textId="77777777" w:rsidR="00A93E6A" w:rsidRPr="00A344F1" w:rsidRDefault="00A93E6A" w:rsidP="001F65F8">
            <w:pPr>
              <w:rPr>
                <w:noProof w:val="0"/>
              </w:rPr>
            </w:pPr>
            <w:r w:rsidRPr="00A344F1">
              <w:rPr>
                <w:noProof w:val="0"/>
              </w:rPr>
              <w:t>Resultaat van de PVB</w:t>
            </w:r>
          </w:p>
        </w:tc>
        <w:tc>
          <w:tcPr>
            <w:tcW w:w="1667" w:type="dxa"/>
            <w:gridSpan w:val="4"/>
          </w:tcPr>
          <w:p w14:paraId="202B6F6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546" w:type="dxa"/>
            <w:vMerge w:val="restart"/>
          </w:tcPr>
          <w:p w14:paraId="3D5E76C0" w14:textId="77777777" w:rsidR="00A93E6A" w:rsidRPr="00AE5A2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r w:rsidRPr="00AE5A23">
              <w:rPr>
                <w:b/>
                <w:noProof w:val="0"/>
              </w:rPr>
              <w:t>Toelichting</w:t>
            </w:r>
          </w:p>
          <w:p w14:paraId="6BFE688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D494720"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6201" w:type="dxa"/>
            <w:gridSpan w:val="6"/>
          </w:tcPr>
          <w:p w14:paraId="1EBC683C" w14:textId="77777777" w:rsidR="00A93E6A" w:rsidRPr="00A344F1" w:rsidRDefault="00A93E6A" w:rsidP="001F65F8">
            <w:pPr>
              <w:rPr>
                <w:noProof w:val="0"/>
              </w:rPr>
            </w:pPr>
            <w:r w:rsidRPr="00A344F1">
              <w:rPr>
                <w:noProof w:val="0"/>
              </w:rPr>
              <w:t>Handtekening PVB-beoordelaar:</w:t>
            </w:r>
          </w:p>
          <w:p w14:paraId="3CF77E71" w14:textId="77777777" w:rsidR="00A93E6A" w:rsidRPr="00A344F1" w:rsidRDefault="00A93E6A" w:rsidP="001F65F8">
            <w:pPr>
              <w:rPr>
                <w:noProof w:val="0"/>
              </w:rPr>
            </w:pPr>
          </w:p>
          <w:p w14:paraId="7DBA9B2D" w14:textId="77777777" w:rsidR="00A93E6A" w:rsidRPr="00A344F1" w:rsidRDefault="00A93E6A" w:rsidP="001F65F8">
            <w:pPr>
              <w:rPr>
                <w:noProof w:val="0"/>
              </w:rPr>
            </w:pPr>
          </w:p>
          <w:p w14:paraId="7ADFFD4A" w14:textId="77777777" w:rsidR="00A93E6A" w:rsidRPr="00A344F1" w:rsidRDefault="00A93E6A" w:rsidP="001F65F8">
            <w:pPr>
              <w:rPr>
                <w:noProof w:val="0"/>
              </w:rPr>
            </w:pPr>
          </w:p>
        </w:tc>
        <w:tc>
          <w:tcPr>
            <w:tcW w:w="3546" w:type="dxa"/>
            <w:vMerge/>
          </w:tcPr>
          <w:p w14:paraId="7E04E81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BB7BEAC"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201" w:type="dxa"/>
            <w:gridSpan w:val="6"/>
          </w:tcPr>
          <w:p w14:paraId="1F3A5F15" w14:textId="77777777" w:rsidR="00A93E6A" w:rsidRPr="00A344F1" w:rsidRDefault="00A93E6A" w:rsidP="001F65F8">
            <w:pPr>
              <w:pStyle w:val="Rodetekst"/>
              <w:rPr>
                <w:noProof w:val="0"/>
              </w:rPr>
            </w:pPr>
            <w:r w:rsidRPr="00A344F1">
              <w:rPr>
                <w:noProof w:val="0"/>
              </w:rPr>
              <w:t>Akkoord toetsingscommissie</w:t>
            </w:r>
          </w:p>
        </w:tc>
        <w:tc>
          <w:tcPr>
            <w:tcW w:w="3546" w:type="dxa"/>
          </w:tcPr>
          <w:p w14:paraId="1D5E74E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bl>
    <w:p w14:paraId="631AB6E1" w14:textId="77777777" w:rsidR="00A93E6A" w:rsidRDefault="00A93E6A" w:rsidP="00A93E6A">
      <w:pPr>
        <w:pStyle w:val="Kop1"/>
        <w:ind w:left="567" w:hanging="567"/>
        <w:rPr>
          <w:noProof w:val="0"/>
        </w:rPr>
        <w:sectPr w:rsidR="00A93E6A" w:rsidSect="001721D0">
          <w:footerReference w:type="default" r:id="rId15"/>
          <w:pgSz w:w="11906" w:h="16838"/>
          <w:pgMar w:top="1134" w:right="1418" w:bottom="1134" w:left="1418" w:header="0" w:footer="709" w:gutter="0"/>
          <w:cols w:space="708"/>
          <w:docGrid w:linePitch="231"/>
        </w:sectPr>
      </w:pPr>
      <w:bookmarkStart w:id="156" w:name="_Toc342428200"/>
    </w:p>
    <w:p w14:paraId="12E6D33F" w14:textId="77777777" w:rsidR="00A93E6A" w:rsidRPr="00A77DDD" w:rsidRDefault="00A93E6A" w:rsidP="00A93E6A">
      <w:pPr>
        <w:pStyle w:val="Kop1"/>
        <w:ind w:left="567" w:hanging="567"/>
        <w:rPr>
          <w:noProof w:val="0"/>
          <w:color w:val="1F497D" w:themeColor="text2"/>
        </w:rPr>
      </w:pPr>
      <w:bookmarkStart w:id="157" w:name="_Toc350365966"/>
      <w:bookmarkStart w:id="158" w:name="_Toc474264302"/>
      <w:bookmarkStart w:id="159" w:name="_Toc355508853"/>
      <w:r w:rsidRPr="009A49B2">
        <w:rPr>
          <w:noProof w:val="0"/>
          <w:color w:val="1F497D" w:themeColor="text2"/>
        </w:rPr>
        <w:lastRenderedPageBreak/>
        <w:t>PVB 4.3 Ondersteunen sporttechnisch beleid</w:t>
      </w:r>
      <w:bookmarkEnd w:id="156"/>
      <w:bookmarkEnd w:id="157"/>
      <w:bookmarkEnd w:id="158"/>
      <w:bookmarkEnd w:id="159"/>
      <w:r w:rsidRPr="009A49B2">
        <w:rPr>
          <w:noProof w:val="0"/>
          <w:color w:val="1F497D" w:themeColor="text2"/>
        </w:rPr>
        <w:t xml:space="preserve"> </w:t>
      </w:r>
    </w:p>
    <w:p w14:paraId="3C42D4E1" w14:textId="77777777" w:rsidR="00A93E6A" w:rsidRPr="00A77DDD" w:rsidRDefault="00A93E6A" w:rsidP="00A93E6A">
      <w:pPr>
        <w:pStyle w:val="KopOngenummerd"/>
        <w:rPr>
          <w:noProof w:val="0"/>
          <w:color w:val="1F497D" w:themeColor="text2"/>
        </w:rPr>
      </w:pPr>
      <w:r w:rsidRPr="009A49B2">
        <w:rPr>
          <w:noProof w:val="0"/>
          <w:color w:val="1F497D" w:themeColor="text2"/>
        </w:rPr>
        <w:t xml:space="preserve">Deelkwalificatie van trainer-coach 4 </w:t>
      </w:r>
    </w:p>
    <w:p w14:paraId="6AED9008" w14:textId="77777777" w:rsidR="00A93E6A" w:rsidRPr="00A344F1" w:rsidRDefault="00A93E6A" w:rsidP="00A93E6A">
      <w:pPr>
        <w:pStyle w:val="Kop2"/>
        <w:ind w:left="567" w:hanging="567"/>
        <w:rPr>
          <w:rFonts w:eastAsia="Times New Roman"/>
          <w:noProof w:val="0"/>
        </w:rPr>
      </w:pPr>
      <w:bookmarkStart w:id="160" w:name="_Toc342428201"/>
      <w:bookmarkStart w:id="161" w:name="_Toc350365967"/>
      <w:bookmarkStart w:id="162" w:name="_Toc474264303"/>
      <w:bookmarkStart w:id="163" w:name="_Toc355508854"/>
      <w:r w:rsidRPr="00A344F1">
        <w:rPr>
          <w:rFonts w:eastAsia="Times New Roman"/>
          <w:noProof w:val="0"/>
        </w:rPr>
        <w:t>Inleiding</w:t>
      </w:r>
      <w:bookmarkEnd w:id="160"/>
      <w:bookmarkEnd w:id="161"/>
      <w:bookmarkEnd w:id="162"/>
      <w:bookmarkEnd w:id="163"/>
      <w:r w:rsidRPr="00A344F1">
        <w:rPr>
          <w:rFonts w:eastAsia="Times New Roman"/>
          <w:noProof w:val="0"/>
        </w:rPr>
        <w:t xml:space="preserve"> </w:t>
      </w:r>
    </w:p>
    <w:p w14:paraId="36BB6A02" w14:textId="77777777" w:rsidR="00A93E6A" w:rsidRPr="00A344F1" w:rsidRDefault="00A93E6A" w:rsidP="00A93E6A">
      <w:pPr>
        <w:rPr>
          <w:noProof w:val="0"/>
        </w:rPr>
      </w:pPr>
    </w:p>
    <w:p w14:paraId="4EDEA62B" w14:textId="77777777" w:rsidR="00A93E6A" w:rsidRPr="00A344F1" w:rsidRDefault="00A93E6A" w:rsidP="00A93E6A">
      <w:pPr>
        <w:rPr>
          <w:noProof w:val="0"/>
        </w:rPr>
      </w:pPr>
      <w:r w:rsidRPr="00A344F1">
        <w:rPr>
          <w:noProof w:val="0"/>
        </w:rPr>
        <w:t xml:space="preserve">Om het door </w:t>
      </w:r>
      <w:r w:rsidRPr="00A344F1">
        <w:rPr>
          <w:noProof w:val="0"/>
          <w:color w:val="FF0000"/>
        </w:rPr>
        <w:t>de eigen sportbond</w:t>
      </w:r>
      <w:r w:rsidRPr="00A344F1">
        <w:rPr>
          <w:noProof w:val="0"/>
        </w:rPr>
        <w:t xml:space="preserve"> </w:t>
      </w:r>
      <w:r w:rsidRPr="00A344F1">
        <w:rPr>
          <w:noProof w:val="0"/>
          <w:color w:val="FF0000"/>
        </w:rPr>
        <w:t>en</w:t>
      </w:r>
      <w:r w:rsidRPr="00A344F1">
        <w:rPr>
          <w:noProof w:val="0"/>
        </w:rPr>
        <w:t xml:space="preserve"> NOC*NSF erkende diploma </w:t>
      </w:r>
      <w:r w:rsidRPr="00A344F1">
        <w:rPr>
          <w:noProof w:val="0"/>
          <w:color w:val="FF0000"/>
        </w:rPr>
        <w:t xml:space="preserve">trainer-coach </w:t>
      </w:r>
      <w:r w:rsidRPr="00A344F1">
        <w:rPr>
          <w:noProof w:val="0"/>
        </w:rPr>
        <w:t xml:space="preserve">4 te behalen, moet </w:t>
      </w:r>
      <w:r w:rsidRPr="00611A51">
        <w:rPr>
          <w:noProof w:val="0"/>
        </w:rPr>
        <w:t xml:space="preserve">je </w:t>
      </w:r>
      <w:r w:rsidRPr="00611A51">
        <w:rPr>
          <w:noProof w:val="0"/>
          <w:color w:val="FF0000"/>
        </w:rPr>
        <w:t>vijf</w:t>
      </w:r>
      <w:r w:rsidRPr="00A344F1">
        <w:rPr>
          <w:noProof w:val="0"/>
        </w:rPr>
        <w:t xml:space="preserve"> kerntaken op niveau 4 beheersen. Door met succes een proeve van bekwaamheid (PVB) af te leggen, toon je aan dat je een kerntaak beheerst. </w:t>
      </w:r>
    </w:p>
    <w:p w14:paraId="4E99987C" w14:textId="77777777" w:rsidR="00A93E6A" w:rsidRPr="00A344F1" w:rsidRDefault="00A93E6A" w:rsidP="00A93E6A">
      <w:pPr>
        <w:pStyle w:val="Kop2"/>
        <w:numPr>
          <w:ilvl w:val="0"/>
          <w:numId w:val="36"/>
        </w:numPr>
        <w:rPr>
          <w:noProof w:val="0"/>
        </w:rPr>
      </w:pPr>
      <w:bookmarkStart w:id="164" w:name="_Toc342428202"/>
      <w:bookmarkStart w:id="165" w:name="_Toc350365968"/>
      <w:bookmarkStart w:id="166" w:name="_Toc474264304"/>
      <w:bookmarkStart w:id="167" w:name="_Toc355508855"/>
      <w:r w:rsidRPr="00A344F1">
        <w:rPr>
          <w:noProof w:val="0"/>
        </w:rPr>
        <w:t>Doelstelling</w:t>
      </w:r>
      <w:bookmarkEnd w:id="164"/>
      <w:bookmarkEnd w:id="165"/>
      <w:bookmarkEnd w:id="166"/>
      <w:bookmarkEnd w:id="167"/>
      <w:r w:rsidRPr="00A344F1">
        <w:rPr>
          <w:noProof w:val="0"/>
        </w:rPr>
        <w:t xml:space="preserve"> </w:t>
      </w:r>
    </w:p>
    <w:p w14:paraId="757BB738" w14:textId="77777777" w:rsidR="00A93E6A" w:rsidRPr="00A344F1" w:rsidRDefault="00A93E6A" w:rsidP="00A93E6A">
      <w:pPr>
        <w:rPr>
          <w:noProof w:val="0"/>
        </w:rPr>
      </w:pPr>
    </w:p>
    <w:p w14:paraId="2630C7F2" w14:textId="77777777" w:rsidR="00A93E6A" w:rsidRPr="00A344F1" w:rsidRDefault="00A93E6A" w:rsidP="00A93E6A">
      <w:pPr>
        <w:rPr>
          <w:noProof w:val="0"/>
        </w:rPr>
      </w:pPr>
      <w:r w:rsidRPr="00A344F1">
        <w:rPr>
          <w:noProof w:val="0"/>
        </w:rPr>
        <w:t xml:space="preserve">Deze PVB heeft betrekking op kerntaak 4.3, het ondersteunen van sporttechnisch beleid. Met deze PVB toon je aan dat je: </w:t>
      </w:r>
    </w:p>
    <w:p w14:paraId="38735845" w14:textId="58A93F20" w:rsidR="00A93E6A" w:rsidRPr="00387512" w:rsidRDefault="00A93E6A" w:rsidP="00A93E6A">
      <w:pPr>
        <w:pStyle w:val="Opsomming"/>
        <w:rPr>
          <w:b/>
          <w:noProof w:val="0"/>
        </w:rPr>
      </w:pPr>
      <w:r w:rsidRPr="00387512">
        <w:rPr>
          <w:b/>
          <w:noProof w:val="0"/>
        </w:rPr>
        <w:t>(</w:t>
      </w:r>
      <w:r w:rsidR="00387512" w:rsidRPr="00387512">
        <w:rPr>
          <w:b/>
          <w:noProof w:val="0"/>
        </w:rPr>
        <w:t>Mede</w:t>
      </w:r>
      <w:r w:rsidRPr="00387512">
        <w:rPr>
          <w:b/>
          <w:noProof w:val="0"/>
        </w:rPr>
        <w:t>) doelstellingen voor sporttechnisch beleid kunt formuleren;</w:t>
      </w:r>
    </w:p>
    <w:p w14:paraId="3C0E223D" w14:textId="23D7C776" w:rsidR="00A93E6A" w:rsidRPr="00387512" w:rsidRDefault="00387512" w:rsidP="00A93E6A">
      <w:pPr>
        <w:pStyle w:val="Opsomming"/>
        <w:rPr>
          <w:b/>
          <w:noProof w:val="0"/>
        </w:rPr>
      </w:pPr>
      <w:r w:rsidRPr="00387512">
        <w:rPr>
          <w:b/>
          <w:noProof w:val="0"/>
        </w:rPr>
        <w:t xml:space="preserve">Sporttechnisch </w:t>
      </w:r>
      <w:r w:rsidR="00A93E6A" w:rsidRPr="00387512">
        <w:rPr>
          <w:b/>
          <w:noProof w:val="0"/>
        </w:rPr>
        <w:t>beleidsadvies kunt opstellen;</w:t>
      </w:r>
    </w:p>
    <w:p w14:paraId="05444978" w14:textId="64534BA3" w:rsidR="00A93E6A" w:rsidRPr="00387512" w:rsidRDefault="00387512" w:rsidP="00A93E6A">
      <w:pPr>
        <w:pStyle w:val="Opsomming"/>
        <w:rPr>
          <w:b/>
          <w:noProof w:val="0"/>
        </w:rPr>
      </w:pPr>
      <w:r w:rsidRPr="00387512">
        <w:rPr>
          <w:b/>
          <w:noProof w:val="0"/>
        </w:rPr>
        <w:t xml:space="preserve">Beleidsmatige </w:t>
      </w:r>
      <w:r w:rsidR="00A93E6A" w:rsidRPr="00387512">
        <w:rPr>
          <w:b/>
          <w:noProof w:val="0"/>
        </w:rPr>
        <w:t xml:space="preserve">taken kunt uitvoeren; </w:t>
      </w:r>
    </w:p>
    <w:p w14:paraId="27C322C3" w14:textId="3BF0B5D7" w:rsidR="00A93E6A" w:rsidRPr="00387512" w:rsidRDefault="00387512" w:rsidP="00A93E6A">
      <w:pPr>
        <w:pStyle w:val="Opsomming"/>
        <w:rPr>
          <w:b/>
          <w:noProof w:val="0"/>
        </w:rPr>
      </w:pPr>
      <w:r w:rsidRPr="00387512">
        <w:rPr>
          <w:b/>
          <w:noProof w:val="0"/>
        </w:rPr>
        <w:t xml:space="preserve">Uitvoering </w:t>
      </w:r>
      <w:r w:rsidR="00A93E6A" w:rsidRPr="00387512">
        <w:rPr>
          <w:b/>
          <w:noProof w:val="0"/>
        </w:rPr>
        <w:t>van beleid kunt evalueren.</w:t>
      </w:r>
    </w:p>
    <w:p w14:paraId="04196617" w14:textId="77777777" w:rsidR="00A93E6A" w:rsidRPr="00A344F1" w:rsidRDefault="00A93E6A" w:rsidP="00A93E6A">
      <w:pPr>
        <w:pStyle w:val="Kop2"/>
        <w:numPr>
          <w:ilvl w:val="0"/>
          <w:numId w:val="36"/>
        </w:numPr>
        <w:rPr>
          <w:noProof w:val="0"/>
        </w:rPr>
      </w:pPr>
      <w:bookmarkStart w:id="168" w:name="_Toc342428203"/>
      <w:bookmarkStart w:id="169" w:name="_Toc350365969"/>
      <w:bookmarkStart w:id="170" w:name="_Toc474264305"/>
      <w:bookmarkStart w:id="171" w:name="_Toc355508856"/>
      <w:r w:rsidRPr="00A344F1">
        <w:rPr>
          <w:noProof w:val="0"/>
        </w:rPr>
        <w:t>Opdracht</w:t>
      </w:r>
      <w:bookmarkEnd w:id="168"/>
      <w:bookmarkEnd w:id="169"/>
      <w:bookmarkEnd w:id="170"/>
      <w:bookmarkEnd w:id="171"/>
    </w:p>
    <w:p w14:paraId="5D6E2C43" w14:textId="77777777" w:rsidR="00A93E6A" w:rsidRPr="00A344F1" w:rsidRDefault="00A93E6A" w:rsidP="00A93E6A">
      <w:pPr>
        <w:rPr>
          <w:noProof w:val="0"/>
        </w:rPr>
      </w:pPr>
    </w:p>
    <w:p w14:paraId="66A4F11C" w14:textId="67F9A612" w:rsidR="00A93E6A" w:rsidRPr="00A344F1" w:rsidRDefault="00A93E6A" w:rsidP="00A93E6A">
      <w:pPr>
        <w:rPr>
          <w:noProof w:val="0"/>
        </w:rPr>
      </w:pPr>
      <w:r w:rsidRPr="00A344F1">
        <w:rPr>
          <w:noProof w:val="0"/>
        </w:rPr>
        <w:t>De algemene opdracht voor deze PVB is: ‘Ondersteun sporttechnisch beleid’. Deze opdracht voer je uit aan de hand van vier deelopdrachten.</w:t>
      </w:r>
      <w:r w:rsidR="005E1D77">
        <w:rPr>
          <w:noProof w:val="0"/>
        </w:rPr>
        <w:t xml:space="preserve"> </w:t>
      </w:r>
    </w:p>
    <w:p w14:paraId="60C2B927" w14:textId="77777777" w:rsidR="00A93E6A" w:rsidRPr="00A344F1" w:rsidRDefault="00A93E6A" w:rsidP="00A93E6A">
      <w:pPr>
        <w:rPr>
          <w:noProof w:val="0"/>
        </w:rPr>
      </w:pPr>
    </w:p>
    <w:p w14:paraId="29460248" w14:textId="77777777" w:rsidR="00A93E6A" w:rsidRPr="00A344F1" w:rsidRDefault="00A93E6A" w:rsidP="00A93E6A">
      <w:pPr>
        <w:rPr>
          <w:noProof w:val="0"/>
        </w:rPr>
      </w:pPr>
      <w:r w:rsidRPr="00A344F1">
        <w:rPr>
          <w:noProof w:val="0"/>
        </w:rPr>
        <w:t>De vier deelopdrachten hebben betrekking op de werkprocessen:</w:t>
      </w:r>
    </w:p>
    <w:p w14:paraId="7DD25A52" w14:textId="77777777" w:rsidR="00A93E6A" w:rsidRPr="00387512" w:rsidRDefault="00A93E6A" w:rsidP="00A93E6A">
      <w:pPr>
        <w:pStyle w:val="Opsomming"/>
        <w:rPr>
          <w:b/>
          <w:noProof w:val="0"/>
        </w:rPr>
      </w:pPr>
      <w:r w:rsidRPr="00387512">
        <w:rPr>
          <w:b/>
          <w:noProof w:val="0"/>
        </w:rPr>
        <w:t xml:space="preserve">4.3.1 Formuleert (mede) doelstellingen sporttechnisch beleid; </w:t>
      </w:r>
    </w:p>
    <w:p w14:paraId="09DFF7A6" w14:textId="77777777" w:rsidR="00A93E6A" w:rsidRPr="00387512" w:rsidRDefault="00A93E6A" w:rsidP="00A93E6A">
      <w:pPr>
        <w:pStyle w:val="Opsomming"/>
        <w:rPr>
          <w:b/>
          <w:noProof w:val="0"/>
        </w:rPr>
      </w:pPr>
      <w:r w:rsidRPr="00387512">
        <w:rPr>
          <w:b/>
          <w:noProof w:val="0"/>
        </w:rPr>
        <w:t xml:space="preserve">4.3.2 Stelt sporttechnisch beleidsadvies op; </w:t>
      </w:r>
    </w:p>
    <w:p w14:paraId="702C5885" w14:textId="77777777" w:rsidR="00A93E6A" w:rsidRPr="00387512" w:rsidRDefault="00A93E6A" w:rsidP="00A93E6A">
      <w:pPr>
        <w:pStyle w:val="Opsomming"/>
        <w:rPr>
          <w:b/>
          <w:noProof w:val="0"/>
        </w:rPr>
      </w:pPr>
      <w:r w:rsidRPr="00387512">
        <w:rPr>
          <w:b/>
          <w:noProof w:val="0"/>
        </w:rPr>
        <w:t>4.3.3 Voert beleidsmatige taken uit;</w:t>
      </w:r>
    </w:p>
    <w:p w14:paraId="704CCF83" w14:textId="77777777" w:rsidR="00A93E6A" w:rsidRPr="00387512" w:rsidRDefault="00A93E6A" w:rsidP="00A93E6A">
      <w:pPr>
        <w:pStyle w:val="Opsomming"/>
        <w:rPr>
          <w:b/>
          <w:noProof w:val="0"/>
        </w:rPr>
      </w:pPr>
      <w:r w:rsidRPr="00387512">
        <w:rPr>
          <w:b/>
          <w:noProof w:val="0"/>
        </w:rPr>
        <w:t xml:space="preserve">4.3.4 Evalueert uitvoering beleid. </w:t>
      </w:r>
    </w:p>
    <w:p w14:paraId="4DC1D5B1" w14:textId="77777777" w:rsidR="00A93E6A" w:rsidRPr="00A344F1" w:rsidRDefault="00A93E6A" w:rsidP="00A93E6A">
      <w:pPr>
        <w:pStyle w:val="Kop2"/>
        <w:numPr>
          <w:ilvl w:val="0"/>
          <w:numId w:val="36"/>
        </w:numPr>
        <w:rPr>
          <w:noProof w:val="0"/>
        </w:rPr>
      </w:pPr>
      <w:bookmarkStart w:id="172" w:name="_Toc342428204"/>
      <w:bookmarkStart w:id="173" w:name="_Toc350365970"/>
      <w:bookmarkStart w:id="174" w:name="_Toc474264306"/>
      <w:bookmarkStart w:id="175" w:name="_Toc355508857"/>
      <w:r w:rsidRPr="00A344F1">
        <w:rPr>
          <w:noProof w:val="0"/>
        </w:rPr>
        <w:t>Eisen voor toelating PVB</w:t>
      </w:r>
      <w:bookmarkEnd w:id="172"/>
      <w:bookmarkEnd w:id="173"/>
      <w:bookmarkEnd w:id="174"/>
      <w:bookmarkEnd w:id="175"/>
      <w:r w:rsidRPr="00A344F1">
        <w:rPr>
          <w:noProof w:val="0"/>
        </w:rPr>
        <w:t xml:space="preserve"> </w:t>
      </w:r>
    </w:p>
    <w:p w14:paraId="202FBFF1" w14:textId="77777777" w:rsidR="00A93E6A" w:rsidRPr="00A344F1" w:rsidRDefault="00A93E6A" w:rsidP="00A93E6A">
      <w:pPr>
        <w:rPr>
          <w:noProof w:val="0"/>
        </w:rPr>
      </w:pPr>
    </w:p>
    <w:p w14:paraId="62E355D1" w14:textId="77777777" w:rsidR="00A93E6A" w:rsidRPr="00A344F1" w:rsidRDefault="00A93E6A" w:rsidP="00A93E6A">
      <w:pPr>
        <w:rPr>
          <w:noProof w:val="0"/>
        </w:rPr>
      </w:pPr>
      <w:r w:rsidRPr="00A344F1">
        <w:rPr>
          <w:noProof w:val="0"/>
        </w:rPr>
        <w:t xml:space="preserve">Je kan je portfolio ter beoordeling aanbieden als je voldoet aan de volgende eisen: </w:t>
      </w:r>
    </w:p>
    <w:p w14:paraId="466027E4" w14:textId="7B9E609E" w:rsidR="00A93E6A" w:rsidRPr="00387512" w:rsidRDefault="00387512" w:rsidP="00A93E6A">
      <w:pPr>
        <w:pStyle w:val="Opsomming"/>
        <w:rPr>
          <w:b/>
          <w:noProof w:val="0"/>
        </w:rPr>
      </w:pPr>
      <w:r w:rsidRPr="00387512">
        <w:rPr>
          <w:b/>
          <w:noProof w:val="0"/>
        </w:rPr>
        <w:t xml:space="preserve">Je </w:t>
      </w:r>
      <w:r w:rsidR="00A93E6A" w:rsidRPr="00387512">
        <w:rPr>
          <w:b/>
          <w:noProof w:val="0"/>
        </w:rPr>
        <w:t>bent minstens 18 jaar oud;</w:t>
      </w:r>
    </w:p>
    <w:p w14:paraId="71E71E0E" w14:textId="047DE8C9" w:rsidR="00A93E6A" w:rsidRPr="00387512" w:rsidRDefault="00387512" w:rsidP="00A93E6A">
      <w:pPr>
        <w:pStyle w:val="Opsomming"/>
        <w:rPr>
          <w:b/>
          <w:noProof w:val="0"/>
          <w:color w:val="FF0000"/>
        </w:rPr>
      </w:pPr>
      <w:r w:rsidRPr="00387512">
        <w:rPr>
          <w:b/>
          <w:noProof w:val="0"/>
          <w:color w:val="FF0000"/>
        </w:rPr>
        <w:t xml:space="preserve">Je </w:t>
      </w:r>
      <w:r w:rsidR="00A93E6A" w:rsidRPr="00387512">
        <w:rPr>
          <w:b/>
          <w:noProof w:val="0"/>
          <w:color w:val="FF0000"/>
        </w:rPr>
        <w:t>hebt het diploma trainer-coach 3;</w:t>
      </w:r>
    </w:p>
    <w:p w14:paraId="4A79032F" w14:textId="656549AE" w:rsidR="00A93E6A" w:rsidRPr="00387512" w:rsidRDefault="00387512" w:rsidP="00A93E6A">
      <w:pPr>
        <w:pStyle w:val="Opsomming"/>
        <w:rPr>
          <w:b/>
          <w:noProof w:val="0"/>
          <w:color w:val="FF0000"/>
        </w:rPr>
      </w:pPr>
      <w:r w:rsidRPr="00387512">
        <w:rPr>
          <w:b/>
          <w:noProof w:val="0"/>
          <w:color w:val="FF0000"/>
        </w:rPr>
        <w:t xml:space="preserve">Je </w:t>
      </w:r>
      <w:r w:rsidR="00A93E6A" w:rsidRPr="00387512">
        <w:rPr>
          <w:b/>
          <w:noProof w:val="0"/>
          <w:color w:val="FF0000"/>
        </w:rPr>
        <w:t>bent lid van de bond;</w:t>
      </w:r>
    </w:p>
    <w:p w14:paraId="1F7C04E8" w14:textId="4AF33DD2" w:rsidR="00A93E6A" w:rsidRPr="00387512" w:rsidRDefault="00387512" w:rsidP="00A93E6A">
      <w:pPr>
        <w:pStyle w:val="Opsomming"/>
        <w:rPr>
          <w:b/>
          <w:noProof w:val="0"/>
          <w:color w:val="FF0000"/>
        </w:rPr>
      </w:pPr>
      <w:r w:rsidRPr="00387512">
        <w:rPr>
          <w:b/>
          <w:noProof w:val="0"/>
          <w:color w:val="FF0000"/>
        </w:rPr>
        <w:t xml:space="preserve">Je </w:t>
      </w:r>
      <w:r w:rsidR="008D2E40">
        <w:rPr>
          <w:b/>
          <w:noProof w:val="0"/>
          <w:color w:val="FF0000"/>
        </w:rPr>
        <w:t>beschikt over kwalificatie …</w:t>
      </w:r>
      <w:r w:rsidR="00A93E6A" w:rsidRPr="00387512">
        <w:rPr>
          <w:b/>
          <w:noProof w:val="0"/>
          <w:color w:val="FF0000"/>
        </w:rPr>
        <w:t xml:space="preserve"> deelkwalificat</w:t>
      </w:r>
      <w:r w:rsidR="008D2E40">
        <w:rPr>
          <w:b/>
          <w:noProof w:val="0"/>
          <w:color w:val="FF0000"/>
        </w:rPr>
        <w:t>ies en/of eigen vaardigheden …</w:t>
      </w:r>
      <w:r w:rsidR="00A93E6A" w:rsidRPr="00387512">
        <w:rPr>
          <w:b/>
          <w:noProof w:val="0"/>
          <w:color w:val="FF0000"/>
        </w:rPr>
        <w:t>;</w:t>
      </w:r>
    </w:p>
    <w:p w14:paraId="73D50228" w14:textId="3BBF7123" w:rsidR="00A93E6A" w:rsidRPr="00387512" w:rsidRDefault="00387512" w:rsidP="00A93E6A">
      <w:pPr>
        <w:pStyle w:val="Opsomming"/>
        <w:rPr>
          <w:b/>
          <w:noProof w:val="0"/>
          <w:color w:val="FF0000"/>
        </w:rPr>
      </w:pPr>
      <w:r w:rsidRPr="00387512">
        <w:rPr>
          <w:b/>
          <w:noProof w:val="0"/>
          <w:color w:val="FF0000"/>
        </w:rPr>
        <w:t xml:space="preserve">Je </w:t>
      </w:r>
      <w:r w:rsidR="00A93E6A" w:rsidRPr="00387512">
        <w:rPr>
          <w:b/>
          <w:noProof w:val="0"/>
          <w:color w:val="FF0000"/>
        </w:rPr>
        <w:t>hebt het inschrijfgeld voor de PVB betaald.</w:t>
      </w:r>
    </w:p>
    <w:p w14:paraId="4DC0BC7B" w14:textId="77777777" w:rsidR="00A93E6A" w:rsidRPr="00A344F1" w:rsidRDefault="00A93E6A" w:rsidP="00A93E6A">
      <w:pPr>
        <w:pStyle w:val="Kop2"/>
        <w:numPr>
          <w:ilvl w:val="0"/>
          <w:numId w:val="36"/>
        </w:numPr>
        <w:rPr>
          <w:noProof w:val="0"/>
        </w:rPr>
      </w:pPr>
      <w:bookmarkStart w:id="176" w:name="_Toc342428205"/>
      <w:bookmarkStart w:id="177" w:name="_Toc350365971"/>
      <w:bookmarkStart w:id="178" w:name="_Toc474264307"/>
      <w:bookmarkStart w:id="179" w:name="_Toc355508858"/>
      <w:r w:rsidRPr="00A344F1">
        <w:rPr>
          <w:noProof w:val="0"/>
        </w:rPr>
        <w:t>Onderdelen PVB</w:t>
      </w:r>
      <w:bookmarkEnd w:id="176"/>
      <w:bookmarkEnd w:id="177"/>
      <w:bookmarkEnd w:id="178"/>
      <w:bookmarkEnd w:id="179"/>
      <w:r w:rsidRPr="00A344F1">
        <w:rPr>
          <w:noProof w:val="0"/>
        </w:rPr>
        <w:t xml:space="preserve"> </w:t>
      </w:r>
    </w:p>
    <w:p w14:paraId="760B8F93" w14:textId="77777777" w:rsidR="00A93E6A" w:rsidRPr="00A344F1" w:rsidRDefault="00A93E6A" w:rsidP="00A93E6A">
      <w:pPr>
        <w:rPr>
          <w:noProof w:val="0"/>
        </w:rPr>
      </w:pPr>
    </w:p>
    <w:p w14:paraId="348FF2E3" w14:textId="77777777" w:rsidR="00A93E6A" w:rsidRPr="00A344F1" w:rsidRDefault="00A93E6A" w:rsidP="00A93E6A">
      <w:pPr>
        <w:rPr>
          <w:noProof w:val="0"/>
        </w:rPr>
      </w:pPr>
      <w:r w:rsidRPr="00A344F1">
        <w:rPr>
          <w:noProof w:val="0"/>
        </w:rPr>
        <w:t xml:space="preserve">De PVB bestaat uit een portfoliobeoordeling. Een portfoliobeoordeling bestaat uit een beoordeling van het portfolio </w:t>
      </w:r>
      <w:r w:rsidRPr="00A344F1">
        <w:rPr>
          <w:noProof w:val="0"/>
          <w:color w:val="FF0000"/>
        </w:rPr>
        <w:t xml:space="preserve">en een aanvullend reflectie-interview </w:t>
      </w:r>
      <w:r w:rsidRPr="00A344F1">
        <w:rPr>
          <w:noProof w:val="0"/>
        </w:rPr>
        <w:t xml:space="preserve">door de PVB-beoordelaar. </w:t>
      </w:r>
      <w:r w:rsidRPr="00A344F1">
        <w:rPr>
          <w:noProof w:val="0"/>
          <w:color w:val="FF0000"/>
        </w:rPr>
        <w:t>Een reflectie-interview duurt maximaal 30 minuten.</w:t>
      </w:r>
      <w:r w:rsidRPr="00A344F1">
        <w:rPr>
          <w:noProof w:val="0"/>
        </w:rPr>
        <w:t xml:space="preserve"> </w:t>
      </w:r>
    </w:p>
    <w:p w14:paraId="1165CB4E" w14:textId="77777777" w:rsidR="00A93E6A" w:rsidRPr="00A344F1" w:rsidRDefault="00A93E6A" w:rsidP="00A93E6A">
      <w:pPr>
        <w:rPr>
          <w:noProof w:val="0"/>
        </w:rPr>
      </w:pPr>
    </w:p>
    <w:p w14:paraId="093524D7" w14:textId="77777777" w:rsidR="00A93E6A" w:rsidRPr="00A344F1" w:rsidRDefault="00A93E6A" w:rsidP="00A93E6A">
      <w:pPr>
        <w:rPr>
          <w:noProof w:val="0"/>
        </w:rPr>
      </w:pPr>
      <w:r w:rsidRPr="00A344F1">
        <w:rPr>
          <w:noProof w:val="0"/>
        </w:rPr>
        <w:t xml:space="preserve">De beoordelingscriteria staan in het protocol van PVB 4.3. </w:t>
      </w:r>
    </w:p>
    <w:p w14:paraId="56D2F3BE" w14:textId="77777777" w:rsidR="00A93E6A" w:rsidRPr="00A344F1" w:rsidRDefault="00A93E6A" w:rsidP="00A93E6A">
      <w:pPr>
        <w:pStyle w:val="Kop2"/>
        <w:numPr>
          <w:ilvl w:val="0"/>
          <w:numId w:val="36"/>
        </w:numPr>
        <w:rPr>
          <w:noProof w:val="0"/>
        </w:rPr>
      </w:pPr>
      <w:bookmarkStart w:id="180" w:name="_Toc342428206"/>
      <w:bookmarkStart w:id="181" w:name="_Toc350365972"/>
      <w:bookmarkStart w:id="182" w:name="_Toc474264308"/>
      <w:bookmarkStart w:id="183" w:name="_Toc355508859"/>
      <w:r w:rsidRPr="00A344F1">
        <w:rPr>
          <w:noProof w:val="0"/>
        </w:rPr>
        <w:t>Afnamecondities</w:t>
      </w:r>
      <w:bookmarkEnd w:id="180"/>
      <w:bookmarkEnd w:id="181"/>
      <w:bookmarkEnd w:id="182"/>
      <w:bookmarkEnd w:id="183"/>
      <w:r w:rsidRPr="00A344F1">
        <w:rPr>
          <w:noProof w:val="0"/>
        </w:rPr>
        <w:t xml:space="preserve"> </w:t>
      </w:r>
    </w:p>
    <w:p w14:paraId="75DD9D3B" w14:textId="77777777" w:rsidR="00A93E6A" w:rsidRPr="00A344F1" w:rsidRDefault="00A93E6A" w:rsidP="00A93E6A">
      <w:pPr>
        <w:rPr>
          <w:noProof w:val="0"/>
        </w:rPr>
      </w:pPr>
    </w:p>
    <w:p w14:paraId="51E5DF23" w14:textId="77777777" w:rsidR="00A93E6A" w:rsidRPr="00A344F1" w:rsidRDefault="00A93E6A" w:rsidP="00A93E6A">
      <w:pPr>
        <w:rPr>
          <w:noProof w:val="0"/>
        </w:rPr>
      </w:pPr>
      <w:r w:rsidRPr="00A344F1">
        <w:rPr>
          <w:noProof w:val="0"/>
        </w:rPr>
        <w:t xml:space="preserve">Het sporttechnische beleid dat je ontwikkelt, uitvoert, evalueert en bijstelt heeft betrekking op een </w:t>
      </w:r>
      <w:r w:rsidRPr="00A344F1">
        <w:rPr>
          <w:noProof w:val="0"/>
          <w:color w:val="FF0000"/>
        </w:rPr>
        <w:t>vereniging/organisatie met sporters die ten minste presteren op topregionaal of subtopnationaal niveau</w:t>
      </w:r>
      <w:r w:rsidRPr="00A344F1">
        <w:rPr>
          <w:noProof w:val="0"/>
        </w:rPr>
        <w:t xml:space="preserve">. </w:t>
      </w:r>
    </w:p>
    <w:p w14:paraId="7AAE218B" w14:textId="77777777" w:rsidR="00A93E6A" w:rsidRPr="00A344F1" w:rsidRDefault="00A93E6A" w:rsidP="00A93E6A">
      <w:pPr>
        <w:pStyle w:val="Kop2"/>
        <w:numPr>
          <w:ilvl w:val="0"/>
          <w:numId w:val="36"/>
        </w:numPr>
        <w:rPr>
          <w:noProof w:val="0"/>
        </w:rPr>
      </w:pPr>
      <w:bookmarkStart w:id="184" w:name="_Toc342428207"/>
      <w:bookmarkStart w:id="185" w:name="_Toc350365973"/>
      <w:bookmarkStart w:id="186" w:name="_Toc474264309"/>
      <w:bookmarkStart w:id="187" w:name="_Toc355508860"/>
      <w:r w:rsidRPr="00A344F1">
        <w:rPr>
          <w:noProof w:val="0"/>
        </w:rPr>
        <w:t>Richtlijnen</w:t>
      </w:r>
      <w:bookmarkEnd w:id="184"/>
      <w:bookmarkEnd w:id="185"/>
      <w:bookmarkEnd w:id="186"/>
      <w:bookmarkEnd w:id="187"/>
      <w:r w:rsidRPr="00A344F1">
        <w:rPr>
          <w:noProof w:val="0"/>
        </w:rPr>
        <w:t xml:space="preserve"> </w:t>
      </w:r>
    </w:p>
    <w:p w14:paraId="0549DDEA" w14:textId="77777777" w:rsidR="00A93E6A" w:rsidRPr="00A344F1" w:rsidRDefault="00A93E6A" w:rsidP="00A93E6A">
      <w:pPr>
        <w:rPr>
          <w:noProof w:val="0"/>
        </w:rPr>
      </w:pPr>
    </w:p>
    <w:p w14:paraId="7DD31CC4" w14:textId="77777777" w:rsidR="00A93E6A" w:rsidRPr="00A344F1" w:rsidRDefault="00A93E6A" w:rsidP="00A93E6A">
      <w:pPr>
        <w:pStyle w:val="Kop5"/>
        <w:numPr>
          <w:ilvl w:val="1"/>
          <w:numId w:val="36"/>
        </w:numPr>
        <w:rPr>
          <w:noProof w:val="0"/>
        </w:rPr>
      </w:pPr>
      <w:r w:rsidRPr="00A344F1">
        <w:rPr>
          <w:noProof w:val="0"/>
        </w:rPr>
        <w:t>Informatie</w:t>
      </w:r>
    </w:p>
    <w:p w14:paraId="27038557" w14:textId="77777777" w:rsidR="00A93E6A" w:rsidRPr="00A344F1" w:rsidRDefault="00A93E6A" w:rsidP="00A93E6A">
      <w:pPr>
        <w:rPr>
          <w:noProof w:val="0"/>
        </w:rPr>
      </w:pPr>
    </w:p>
    <w:p w14:paraId="4D1F1114" w14:textId="51432345" w:rsidR="00A93E6A" w:rsidRPr="00A344F1" w:rsidRDefault="00A93E6A" w:rsidP="00A93E6A">
      <w:pPr>
        <w:rPr>
          <w:noProof w:val="0"/>
          <w:color w:val="FF0000"/>
        </w:rPr>
      </w:pPr>
      <w:r w:rsidRPr="00A344F1">
        <w:rPr>
          <w:noProof w:val="0"/>
        </w:rPr>
        <w:t xml:space="preserve">Informatie over de PVB staat in deze PVB-beschrijving, het toetsplan voor kwalificatie trainer-coach 4 en het Toetsreglement sport. Deze documenten zijn te vinden op </w:t>
      </w:r>
      <w:r w:rsidR="008D2E40">
        <w:rPr>
          <w:rStyle w:val="Standaard1roodChar"/>
          <w:rFonts w:eastAsiaTheme="minorHAnsi"/>
          <w:noProof w:val="0"/>
        </w:rPr>
        <w:t>www</w:t>
      </w:r>
      <w:r w:rsidRPr="00A344F1">
        <w:rPr>
          <w:rStyle w:val="Standaard1roodChar"/>
          <w:rFonts w:eastAsiaTheme="minorHAnsi"/>
          <w:noProof w:val="0"/>
        </w:rPr>
        <w:t>.</w:t>
      </w:r>
      <w:r w:rsidR="008D2E40">
        <w:rPr>
          <w:rStyle w:val="Standaard1roodChar"/>
          <w:rFonts w:eastAsiaTheme="minorHAnsi"/>
          <w:noProof w:val="0"/>
        </w:rPr>
        <w:t xml:space="preserve"> … .</w:t>
      </w:r>
      <w:r w:rsidRPr="00A344F1">
        <w:rPr>
          <w:rStyle w:val="Standaard1roodChar"/>
          <w:rFonts w:eastAsiaTheme="minorHAnsi"/>
          <w:noProof w:val="0"/>
        </w:rPr>
        <w:t>nl</w:t>
      </w:r>
      <w:r w:rsidRPr="00A344F1">
        <w:rPr>
          <w:noProof w:val="0"/>
          <w:color w:val="FF0000"/>
        </w:rPr>
        <w:t xml:space="preserve">. </w:t>
      </w:r>
    </w:p>
    <w:p w14:paraId="3BDF0821" w14:textId="77777777" w:rsidR="00A93E6A" w:rsidRPr="00A344F1" w:rsidRDefault="00A93E6A" w:rsidP="00A93E6A">
      <w:pPr>
        <w:pStyle w:val="Standaard1"/>
      </w:pPr>
    </w:p>
    <w:p w14:paraId="7647A7FC" w14:textId="77777777" w:rsidR="00A93E6A" w:rsidRPr="00A344F1" w:rsidRDefault="00A93E6A" w:rsidP="00A93E6A">
      <w:pPr>
        <w:pStyle w:val="Kop5"/>
        <w:numPr>
          <w:ilvl w:val="1"/>
          <w:numId w:val="36"/>
        </w:numPr>
        <w:rPr>
          <w:noProof w:val="0"/>
        </w:rPr>
      </w:pPr>
      <w:r w:rsidRPr="00A344F1">
        <w:rPr>
          <w:noProof w:val="0"/>
        </w:rPr>
        <w:t>Inschrijvingsprocedure</w:t>
      </w:r>
    </w:p>
    <w:p w14:paraId="3604721F" w14:textId="77777777" w:rsidR="00A93E6A" w:rsidRPr="00A344F1" w:rsidRDefault="00A93E6A" w:rsidP="00A93E6A">
      <w:pPr>
        <w:rPr>
          <w:noProof w:val="0"/>
        </w:rPr>
      </w:pPr>
    </w:p>
    <w:p w14:paraId="639AE79A" w14:textId="77777777" w:rsidR="00A93E6A" w:rsidRPr="00A344F1" w:rsidRDefault="00A93E6A" w:rsidP="00A93E6A">
      <w:pPr>
        <w:rPr>
          <w:noProof w:val="0"/>
        </w:rPr>
      </w:pPr>
      <w:r w:rsidRPr="00A344F1">
        <w:rPr>
          <w:noProof w:val="0"/>
        </w:rPr>
        <w:t xml:space="preserve">Je schrijft je in voor de PVB door </w:t>
      </w:r>
      <w:r w:rsidRPr="00A344F1">
        <w:rPr>
          <w:noProof w:val="0"/>
          <w:color w:val="FF0000"/>
        </w:rPr>
        <w:t xml:space="preserve">het portfolio naar het bondsbureau </w:t>
      </w:r>
      <w:r w:rsidRPr="00A344F1">
        <w:rPr>
          <w:noProof w:val="0"/>
        </w:rPr>
        <w:t xml:space="preserve">te versturen. De toetsingscommissie bevestigt schriftelijk </w:t>
      </w:r>
      <w:r w:rsidRPr="00A344F1">
        <w:rPr>
          <w:noProof w:val="0"/>
          <w:color w:val="FF0000"/>
        </w:rPr>
        <w:t>de ontvangst van het portfolio en bevestigt daarmee</w:t>
      </w:r>
      <w:r w:rsidRPr="00A344F1">
        <w:rPr>
          <w:noProof w:val="0"/>
        </w:rPr>
        <w:t xml:space="preserve"> de inschrijving voor de PVB.</w:t>
      </w:r>
    </w:p>
    <w:p w14:paraId="48B3DEB4" w14:textId="77777777" w:rsidR="00A93E6A" w:rsidRPr="00A344F1" w:rsidRDefault="00A93E6A" w:rsidP="00A93E6A">
      <w:pPr>
        <w:pStyle w:val="Standaard1"/>
      </w:pPr>
    </w:p>
    <w:p w14:paraId="37737E7A" w14:textId="77777777" w:rsidR="00A93E6A" w:rsidRPr="00A344F1" w:rsidRDefault="00A93E6A" w:rsidP="00A93E6A">
      <w:pPr>
        <w:pStyle w:val="Kop5"/>
        <w:numPr>
          <w:ilvl w:val="1"/>
          <w:numId w:val="36"/>
        </w:numPr>
        <w:rPr>
          <w:noProof w:val="0"/>
        </w:rPr>
      </w:pPr>
      <w:r w:rsidRPr="00A344F1">
        <w:rPr>
          <w:noProof w:val="0"/>
        </w:rPr>
        <w:t>Voorbereiding kandidaat</w:t>
      </w:r>
    </w:p>
    <w:p w14:paraId="64C7D50D" w14:textId="77777777" w:rsidR="00A93E6A" w:rsidRPr="00A344F1" w:rsidRDefault="00A93E6A" w:rsidP="00A93E6A">
      <w:pPr>
        <w:rPr>
          <w:noProof w:val="0"/>
        </w:rPr>
      </w:pPr>
    </w:p>
    <w:p w14:paraId="61453F8B" w14:textId="77777777" w:rsidR="00A93E6A" w:rsidRPr="00A344F1" w:rsidRDefault="00A93E6A" w:rsidP="00A93E6A">
      <w:pPr>
        <w:rPr>
          <w:noProof w:val="0"/>
        </w:rPr>
      </w:pPr>
      <w:r w:rsidRPr="00A344F1">
        <w:rPr>
          <w:noProof w:val="0"/>
        </w:rPr>
        <w:t>Voor de portfoliobeoordeling wordt geen voorbereiding van je verwacht.</w:t>
      </w:r>
    </w:p>
    <w:p w14:paraId="38A39FF2" w14:textId="77777777" w:rsidR="00A93E6A" w:rsidRPr="00A344F1" w:rsidRDefault="00A93E6A" w:rsidP="00A93E6A">
      <w:pPr>
        <w:pStyle w:val="Standaard1rood"/>
      </w:pPr>
    </w:p>
    <w:p w14:paraId="783BE8B1" w14:textId="77777777" w:rsidR="00A93E6A" w:rsidRPr="00A344F1" w:rsidRDefault="00A93E6A" w:rsidP="00A93E6A">
      <w:pPr>
        <w:pStyle w:val="Kop5"/>
        <w:numPr>
          <w:ilvl w:val="1"/>
          <w:numId w:val="36"/>
        </w:numPr>
        <w:rPr>
          <w:noProof w:val="0"/>
        </w:rPr>
      </w:pPr>
      <w:r w:rsidRPr="00A344F1">
        <w:rPr>
          <w:noProof w:val="0"/>
        </w:rPr>
        <w:t>PVB-beoordelaar</w:t>
      </w:r>
    </w:p>
    <w:p w14:paraId="2D5AD014" w14:textId="77777777" w:rsidR="00A93E6A" w:rsidRPr="00A344F1" w:rsidRDefault="00A93E6A" w:rsidP="00A93E6A">
      <w:pPr>
        <w:rPr>
          <w:noProof w:val="0"/>
        </w:rPr>
      </w:pPr>
    </w:p>
    <w:p w14:paraId="0FED59D3" w14:textId="77777777" w:rsidR="00A93E6A" w:rsidRPr="00782C1A" w:rsidRDefault="00A93E6A" w:rsidP="00782C1A">
      <w:pPr>
        <w:rPr>
          <w:color w:val="FF0000"/>
        </w:rPr>
      </w:pPr>
      <w:r w:rsidRPr="00782C1A">
        <w:t xml:space="preserve">De PVB wordt afgenomen door </w:t>
      </w:r>
      <w:r w:rsidRPr="00782C1A">
        <w:rPr>
          <w:color w:val="FF0000"/>
        </w:rPr>
        <w:t>één</w:t>
      </w:r>
      <w:r w:rsidRPr="00782C1A">
        <w:t xml:space="preserve"> PVB-beoordelaar. De PVB-beoordelaar wordt aangewezen door de toetsingscommissie van de </w:t>
      </w:r>
      <w:r w:rsidRPr="00782C1A">
        <w:rPr>
          <w:color w:val="FF0000"/>
        </w:rPr>
        <w:t>sportbond. Indien voor meerdere PVB-beoordelaars wordt gekozen, dan moeten ze ieder voor zich en zonder overleg tot een beoordeling komen.</w:t>
      </w:r>
    </w:p>
    <w:p w14:paraId="1F9B9CDD" w14:textId="77777777" w:rsidR="00A93E6A" w:rsidRPr="00A344F1" w:rsidRDefault="00A93E6A" w:rsidP="00A93E6A">
      <w:pPr>
        <w:pStyle w:val="Standaard1rood"/>
      </w:pPr>
    </w:p>
    <w:p w14:paraId="2FDDA061" w14:textId="77777777" w:rsidR="00A93E6A" w:rsidRPr="00A344F1" w:rsidRDefault="00A93E6A" w:rsidP="00A93E6A">
      <w:pPr>
        <w:pStyle w:val="Kop5"/>
        <w:numPr>
          <w:ilvl w:val="1"/>
          <w:numId w:val="36"/>
        </w:numPr>
        <w:rPr>
          <w:noProof w:val="0"/>
        </w:rPr>
      </w:pPr>
      <w:r w:rsidRPr="00A344F1">
        <w:rPr>
          <w:noProof w:val="0"/>
        </w:rPr>
        <w:t>Beoordelingen</w:t>
      </w:r>
    </w:p>
    <w:p w14:paraId="645E77C3" w14:textId="77777777" w:rsidR="00A93E6A" w:rsidRPr="00A344F1" w:rsidRDefault="00A93E6A" w:rsidP="00A93E6A">
      <w:pPr>
        <w:rPr>
          <w:noProof w:val="0"/>
        </w:rPr>
      </w:pPr>
    </w:p>
    <w:p w14:paraId="17255B78" w14:textId="77777777" w:rsidR="00A93E6A" w:rsidRPr="00A344F1" w:rsidRDefault="00A93E6A" w:rsidP="00A93E6A">
      <w:pPr>
        <w:rPr>
          <w:noProof w:val="0"/>
          <w:color w:val="FF0000"/>
        </w:rPr>
      </w:pPr>
      <w:r>
        <w:rPr>
          <w:noProof w:val="0"/>
        </w:rPr>
        <w:t>De b</w:t>
      </w:r>
      <w:r w:rsidRPr="00A344F1">
        <w:rPr>
          <w:noProof w:val="0"/>
        </w:rPr>
        <w:t xml:space="preserve">eoordeling gebeurt aan de hand van de beoordelingscriteria die zijn opgenomen in het protocol. De beoordelingscriteria zijn geclusterd op basis van de werkprocessen. </w:t>
      </w:r>
    </w:p>
    <w:p w14:paraId="0F32C617" w14:textId="77777777" w:rsidR="00A93E6A" w:rsidRPr="00A344F1" w:rsidRDefault="00A93E6A" w:rsidP="00A93E6A">
      <w:pPr>
        <w:pStyle w:val="Standaard1"/>
      </w:pPr>
    </w:p>
    <w:p w14:paraId="29E61C60" w14:textId="77777777" w:rsidR="00A93E6A" w:rsidRPr="00A344F1" w:rsidRDefault="00A93E6A" w:rsidP="00A93E6A">
      <w:pPr>
        <w:pStyle w:val="Kop5"/>
        <w:numPr>
          <w:ilvl w:val="1"/>
          <w:numId w:val="36"/>
        </w:numPr>
        <w:rPr>
          <w:noProof w:val="0"/>
        </w:rPr>
      </w:pPr>
      <w:r w:rsidRPr="00A344F1">
        <w:rPr>
          <w:noProof w:val="0"/>
        </w:rPr>
        <w:t>Normering</w:t>
      </w:r>
    </w:p>
    <w:p w14:paraId="7BDB554E" w14:textId="77777777" w:rsidR="00A93E6A" w:rsidRPr="00A344F1" w:rsidRDefault="00A93E6A" w:rsidP="00A93E6A">
      <w:pPr>
        <w:rPr>
          <w:noProof w:val="0"/>
        </w:rPr>
      </w:pPr>
    </w:p>
    <w:p w14:paraId="286487A6" w14:textId="77777777" w:rsidR="00A93E6A" w:rsidRPr="00A344F1" w:rsidRDefault="00A93E6A" w:rsidP="00A93E6A">
      <w:pPr>
        <w:rPr>
          <w:noProof w:val="0"/>
        </w:rPr>
      </w:pPr>
      <w:r w:rsidRPr="00A344F1">
        <w:rPr>
          <w:noProof w:val="0"/>
        </w:rPr>
        <w:t>Om te slagen moet de portfoliobeoordeling voldoende zijn. Het portfolio is voldoende als</w:t>
      </w:r>
      <w:r w:rsidRPr="00A344F1">
        <w:rPr>
          <w:noProof w:val="0"/>
          <w:color w:val="FF0000"/>
        </w:rPr>
        <w:t xml:space="preserve"> </w:t>
      </w:r>
      <w:r w:rsidRPr="00A344F1">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A344F1">
        <w:rPr>
          <w:noProof w:val="0"/>
        </w:rPr>
        <w:t>is gescoord.</w:t>
      </w:r>
    </w:p>
    <w:p w14:paraId="33B4BDF4" w14:textId="77777777" w:rsidR="00A93E6A" w:rsidRPr="00A344F1" w:rsidRDefault="00A93E6A" w:rsidP="00A93E6A">
      <w:pPr>
        <w:pStyle w:val="Standaard1"/>
        <w:rPr>
          <w:color w:val="FF0000"/>
        </w:rPr>
      </w:pPr>
    </w:p>
    <w:p w14:paraId="37E7FA88" w14:textId="77777777" w:rsidR="00A93E6A" w:rsidRPr="00A344F1" w:rsidRDefault="00A93E6A" w:rsidP="00A93E6A">
      <w:pPr>
        <w:pStyle w:val="Kop5"/>
        <w:numPr>
          <w:ilvl w:val="1"/>
          <w:numId w:val="36"/>
        </w:numPr>
        <w:rPr>
          <w:noProof w:val="0"/>
        </w:rPr>
      </w:pPr>
      <w:r w:rsidRPr="00A344F1">
        <w:rPr>
          <w:noProof w:val="0"/>
        </w:rPr>
        <w:t>Uitslag</w:t>
      </w:r>
    </w:p>
    <w:p w14:paraId="5982F26B" w14:textId="77777777" w:rsidR="00A93E6A" w:rsidRPr="00A344F1" w:rsidRDefault="00A93E6A" w:rsidP="00A93E6A">
      <w:pPr>
        <w:rPr>
          <w:noProof w:val="0"/>
        </w:rPr>
      </w:pPr>
    </w:p>
    <w:p w14:paraId="0F9AE9DC" w14:textId="77777777" w:rsidR="00A93E6A" w:rsidRPr="00A344F1" w:rsidRDefault="00A93E6A" w:rsidP="00A93E6A">
      <w:pPr>
        <w:rPr>
          <w:noProof w:val="0"/>
        </w:rPr>
      </w:pPr>
      <w:r w:rsidRPr="00A344F1">
        <w:rPr>
          <w:noProof w:val="0"/>
        </w:rPr>
        <w:t>De toetsingscommissie stelt de uitslag vast en bericht je binnen</w:t>
      </w:r>
      <w:r w:rsidRPr="00A344F1">
        <w:rPr>
          <w:noProof w:val="0"/>
          <w:color w:val="FF0000"/>
        </w:rPr>
        <w:t xml:space="preserve"> 15 </w:t>
      </w:r>
      <w:r w:rsidRPr="00A344F1">
        <w:rPr>
          <w:noProof w:val="0"/>
        </w:rPr>
        <w:t>werk</w:t>
      </w:r>
      <w:r>
        <w:rPr>
          <w:noProof w:val="0"/>
        </w:rPr>
        <w:t>dagen na de dag van bevestiging van de inschrijving van de PVB.</w:t>
      </w:r>
    </w:p>
    <w:p w14:paraId="450A617B" w14:textId="77777777" w:rsidR="00A93E6A" w:rsidRPr="00A344F1" w:rsidRDefault="00A93E6A" w:rsidP="00A93E6A">
      <w:pPr>
        <w:pStyle w:val="Standaard1"/>
        <w:rPr>
          <w:color w:val="FF0000"/>
        </w:rPr>
      </w:pPr>
    </w:p>
    <w:p w14:paraId="3A4A8D3E" w14:textId="77777777" w:rsidR="00A93E6A" w:rsidRPr="00A344F1" w:rsidRDefault="00A93E6A" w:rsidP="00A93E6A">
      <w:pPr>
        <w:pStyle w:val="Kop5"/>
        <w:numPr>
          <w:ilvl w:val="1"/>
          <w:numId w:val="36"/>
        </w:numPr>
        <w:rPr>
          <w:noProof w:val="0"/>
        </w:rPr>
      </w:pPr>
      <w:r w:rsidRPr="00A344F1">
        <w:rPr>
          <w:noProof w:val="0"/>
        </w:rPr>
        <w:t xml:space="preserve">Herkansing </w:t>
      </w:r>
    </w:p>
    <w:p w14:paraId="59194A08" w14:textId="77777777" w:rsidR="00A93E6A" w:rsidRPr="00A344F1" w:rsidRDefault="00A93E6A" w:rsidP="00A93E6A">
      <w:pPr>
        <w:rPr>
          <w:noProof w:val="0"/>
        </w:rPr>
      </w:pPr>
    </w:p>
    <w:p w14:paraId="3A39EBD3" w14:textId="77777777" w:rsidR="00A93E6A" w:rsidRPr="00A344F1" w:rsidRDefault="00A93E6A" w:rsidP="00A93E6A">
      <w:pPr>
        <w:rPr>
          <w:noProof w:val="0"/>
          <w:color w:val="FF0000"/>
        </w:rPr>
      </w:pPr>
      <w:r w:rsidRPr="00A344F1">
        <w:rPr>
          <w:noProof w:val="0"/>
        </w:rPr>
        <w:t xml:space="preserve">Voorgaande richtlijnen zijn ook van toepassing op een herkansing. Het aantal herkansingen voor de portfoliobeoordeling is maximaal </w:t>
      </w:r>
      <w:r w:rsidRPr="00A344F1">
        <w:rPr>
          <w:noProof w:val="0"/>
          <w:color w:val="FF0000"/>
        </w:rPr>
        <w:t>twee</w:t>
      </w:r>
      <w:r w:rsidRPr="00A344F1">
        <w:rPr>
          <w:noProof w:val="0"/>
        </w:rPr>
        <w:t xml:space="preserve">. In totaal heb je dus </w:t>
      </w:r>
      <w:r w:rsidRPr="00A344F1">
        <w:rPr>
          <w:noProof w:val="0"/>
          <w:color w:val="FF0000"/>
        </w:rPr>
        <w:t>drie</w:t>
      </w:r>
      <w:r w:rsidRPr="00A344F1">
        <w:rPr>
          <w:noProof w:val="0"/>
        </w:rPr>
        <w:t xml:space="preserve"> kansen om PVB 4.3 te halen. </w:t>
      </w:r>
      <w:r w:rsidRPr="00A344F1">
        <w:rPr>
          <w:noProof w:val="0"/>
          <w:color w:val="FF0000"/>
        </w:rPr>
        <w:t xml:space="preserve">Hierbij geldt dat er niet langer dan een jaar mag zitten tussen de eerste aanvraag en de laatste herkansing. </w:t>
      </w:r>
    </w:p>
    <w:p w14:paraId="5B18CC1A" w14:textId="77777777" w:rsidR="00A93E6A" w:rsidRPr="00A344F1" w:rsidRDefault="00A93E6A" w:rsidP="00A93E6A">
      <w:pPr>
        <w:rPr>
          <w:noProof w:val="0"/>
        </w:rPr>
      </w:pPr>
    </w:p>
    <w:p w14:paraId="615AE21A" w14:textId="77777777" w:rsidR="00A93E6A" w:rsidRPr="00A344F1" w:rsidRDefault="00A93E6A" w:rsidP="00A93E6A">
      <w:pPr>
        <w:pStyle w:val="Kop5"/>
        <w:numPr>
          <w:ilvl w:val="1"/>
          <w:numId w:val="36"/>
        </w:numPr>
        <w:rPr>
          <w:noProof w:val="0"/>
        </w:rPr>
      </w:pPr>
      <w:r w:rsidRPr="00A344F1">
        <w:rPr>
          <w:noProof w:val="0"/>
        </w:rPr>
        <w:t xml:space="preserve">Bezwaar of beroep </w:t>
      </w:r>
    </w:p>
    <w:p w14:paraId="76A0E56B" w14:textId="77777777" w:rsidR="00A93E6A" w:rsidRPr="00A344F1" w:rsidRDefault="00A93E6A" w:rsidP="00A93E6A">
      <w:pPr>
        <w:rPr>
          <w:noProof w:val="0"/>
        </w:rPr>
      </w:pPr>
    </w:p>
    <w:p w14:paraId="158E423E" w14:textId="77777777" w:rsidR="00A93E6A" w:rsidRPr="00A344F1" w:rsidRDefault="00A93E6A" w:rsidP="00A93E6A">
      <w:pPr>
        <w:rPr>
          <w:noProof w:val="0"/>
        </w:rPr>
      </w:pPr>
      <w:r w:rsidRPr="00A344F1">
        <w:rPr>
          <w:noProof w:val="0"/>
        </w:rPr>
        <w:t xml:space="preserve">Je kunt bij de toetsingscommissie bezwaar maken tegen de gang van zaken voorafgaand aan, tijdens en na de PVB-afname en/of de uitslag van de PVB. </w:t>
      </w:r>
    </w:p>
    <w:p w14:paraId="0D900E7B" w14:textId="77777777" w:rsidR="00A93E6A" w:rsidRPr="00966A27" w:rsidRDefault="00A93E6A" w:rsidP="00A93E6A">
      <w:pPr>
        <w:rPr>
          <w:rFonts w:ascii="Arial Narrow" w:eastAsia="Times New Roman" w:hAnsi="Arial Narrow"/>
          <w:b/>
          <w:noProof w:val="0"/>
          <w:color w:val="000080"/>
          <w:sz w:val="32"/>
        </w:rPr>
      </w:pPr>
      <w:r w:rsidRPr="00A344F1">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6A8842DF" w14:textId="77777777" w:rsidR="00A93E6A" w:rsidRDefault="00A93E6A" w:rsidP="00A93E6A">
      <w:pPr>
        <w:spacing w:after="200"/>
        <w:rPr>
          <w:rFonts w:eastAsiaTheme="majorEastAsia" w:cstheme="minorHAnsi"/>
          <w:bCs/>
          <w:noProof w:val="0"/>
          <w:color w:val="EC7405"/>
          <w:sz w:val="28"/>
          <w:szCs w:val="28"/>
        </w:rPr>
      </w:pPr>
      <w:bookmarkStart w:id="188" w:name="_Toc342428208"/>
      <w:bookmarkStart w:id="189" w:name="_Toc350365974"/>
      <w:r>
        <w:rPr>
          <w:noProof w:val="0"/>
        </w:rPr>
        <w:br w:type="page"/>
      </w:r>
    </w:p>
    <w:p w14:paraId="087A5C14" w14:textId="77777777" w:rsidR="00A93E6A" w:rsidRPr="006D64BB" w:rsidRDefault="00A93E6A" w:rsidP="00AE5A23">
      <w:pPr>
        <w:pStyle w:val="Kop2"/>
        <w:rPr>
          <w:i/>
          <w:noProof w:val="0"/>
          <w:color w:val="1F497D" w:themeColor="text2"/>
        </w:rPr>
      </w:pPr>
      <w:bookmarkStart w:id="190" w:name="_Toc474264310"/>
      <w:bookmarkStart w:id="191" w:name="_Toc355508861"/>
      <w:r w:rsidRPr="006D64BB">
        <w:rPr>
          <w:noProof w:val="0"/>
          <w:color w:val="1F497D" w:themeColor="text2"/>
        </w:rPr>
        <w:lastRenderedPageBreak/>
        <w:t xml:space="preserve">Protocol PVB 4.3 Ondersteunen sporttechnisch beleid – </w:t>
      </w:r>
      <w:r w:rsidRPr="006D64BB">
        <w:rPr>
          <w:i/>
          <w:noProof w:val="0"/>
          <w:color w:val="1F497D" w:themeColor="text2"/>
        </w:rPr>
        <w:t>portfoliobeoordeling</w:t>
      </w:r>
      <w:bookmarkEnd w:id="188"/>
      <w:bookmarkEnd w:id="189"/>
      <w:bookmarkEnd w:id="190"/>
      <w:bookmarkEnd w:id="191"/>
    </w:p>
    <w:p w14:paraId="592B106E" w14:textId="77777777" w:rsidR="00A93E6A" w:rsidRPr="00A344F1" w:rsidRDefault="00A93E6A" w:rsidP="00A93E6A">
      <w:pPr>
        <w:rPr>
          <w:noProof w:val="0"/>
        </w:rPr>
      </w:pPr>
    </w:p>
    <w:tbl>
      <w:tblPr>
        <w:tblStyle w:val="NOCNSF"/>
        <w:tblW w:w="9639" w:type="dxa"/>
        <w:tblLayout w:type="fixed"/>
        <w:tblLook w:val="0480" w:firstRow="0" w:lastRow="0" w:firstColumn="1" w:lastColumn="0" w:noHBand="0" w:noVBand="1"/>
      </w:tblPr>
      <w:tblGrid>
        <w:gridCol w:w="492"/>
        <w:gridCol w:w="3990"/>
        <w:gridCol w:w="376"/>
        <w:gridCol w:w="47"/>
        <w:gridCol w:w="330"/>
        <w:gridCol w:w="377"/>
        <w:gridCol w:w="384"/>
        <w:gridCol w:w="3643"/>
      </w:tblGrid>
      <w:tr w:rsidR="00A93E6A" w:rsidRPr="00A344F1" w14:paraId="0CB36E96" w14:textId="77777777" w:rsidTr="009C4747">
        <w:tc>
          <w:tcPr>
            <w:cnfStyle w:val="001000000000" w:firstRow="0" w:lastRow="0" w:firstColumn="1" w:lastColumn="0" w:oddVBand="0" w:evenVBand="0" w:oddHBand="0" w:evenHBand="0" w:firstRowFirstColumn="0" w:firstRowLastColumn="0" w:lastRowFirstColumn="0" w:lastRowLastColumn="0"/>
            <w:tcW w:w="4959" w:type="dxa"/>
            <w:gridSpan w:val="4"/>
            <w:vMerge w:val="restart"/>
            <w:tcBorders>
              <w:top w:val="nil"/>
              <w:bottom w:val="single" w:sz="48" w:space="0" w:color="FFFFFF"/>
            </w:tcBorders>
          </w:tcPr>
          <w:p w14:paraId="64222965" w14:textId="77777777" w:rsidR="00A93E6A" w:rsidRPr="00A344F1" w:rsidRDefault="00A93E6A" w:rsidP="001F65F8">
            <w:pPr>
              <w:rPr>
                <w:noProof w:val="0"/>
              </w:rPr>
            </w:pPr>
            <w:r w:rsidRPr="00A344F1">
              <w:rPr>
                <w:noProof w:val="0"/>
              </w:rPr>
              <w:t>Naam kandidaat:</w:t>
            </w:r>
          </w:p>
        </w:tc>
        <w:tc>
          <w:tcPr>
            <w:tcW w:w="4788" w:type="dxa"/>
            <w:gridSpan w:val="4"/>
          </w:tcPr>
          <w:p w14:paraId="0D9AF4F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763E0B4C" w14:textId="77777777" w:rsidTr="009C4747">
        <w:tc>
          <w:tcPr>
            <w:cnfStyle w:val="001000000000" w:firstRow="0" w:lastRow="0" w:firstColumn="1" w:lastColumn="0" w:oddVBand="0" w:evenVBand="0" w:oddHBand="0" w:evenHBand="0" w:firstRowFirstColumn="0" w:firstRowLastColumn="0" w:lastRowFirstColumn="0" w:lastRowLastColumn="0"/>
            <w:tcW w:w="4959" w:type="dxa"/>
            <w:gridSpan w:val="4"/>
            <w:vMerge/>
            <w:tcBorders>
              <w:top w:val="single" w:sz="48" w:space="0" w:color="FFFFFF" w:themeColor="background1"/>
              <w:bottom w:val="single" w:sz="4" w:space="0" w:color="FFFFFF" w:themeColor="background1"/>
            </w:tcBorders>
          </w:tcPr>
          <w:p w14:paraId="5AA62A56" w14:textId="77777777" w:rsidR="00A93E6A" w:rsidRPr="00A344F1" w:rsidRDefault="00A93E6A" w:rsidP="001F65F8">
            <w:pPr>
              <w:rPr>
                <w:noProof w:val="0"/>
              </w:rPr>
            </w:pPr>
          </w:p>
        </w:tc>
        <w:tc>
          <w:tcPr>
            <w:tcW w:w="4788" w:type="dxa"/>
            <w:gridSpan w:val="4"/>
            <w:tcBorders>
              <w:bottom w:val="single" w:sz="4" w:space="0" w:color="FFFFFF" w:themeColor="background1"/>
            </w:tcBorders>
          </w:tcPr>
          <w:p w14:paraId="33B307C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PVB-beoordelaar:</w:t>
            </w:r>
          </w:p>
        </w:tc>
      </w:tr>
      <w:tr w:rsidR="00A93E6A" w:rsidRPr="00A344F1" w14:paraId="401C7884"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p w14:paraId="454450AE" w14:textId="77777777" w:rsidR="00A93E6A" w:rsidRPr="00A344F1" w:rsidRDefault="00A93E6A" w:rsidP="001F65F8">
            <w:pPr>
              <w:rPr>
                <w:noProof w:val="0"/>
              </w:rPr>
            </w:pPr>
            <w:r w:rsidRPr="00A344F1">
              <w:rPr>
                <w:noProof w:val="0"/>
              </w:rPr>
              <w:t>Voldaan aan de afnamecondities: ja / nee*</w:t>
            </w:r>
          </w:p>
          <w:p w14:paraId="68D7F69B" w14:textId="77777777" w:rsidR="00A93E6A" w:rsidRPr="00A344F1" w:rsidRDefault="00A93E6A" w:rsidP="001F65F8">
            <w:pPr>
              <w:rPr>
                <w:noProof w:val="0"/>
                <w:color w:val="FF0000"/>
              </w:rPr>
            </w:pPr>
            <w:r w:rsidRPr="00A344F1">
              <w:rPr>
                <w:noProof w:val="0"/>
                <w:color w:val="FF0000"/>
              </w:rPr>
              <w:t>Portfolio bestaat uit … Het portfolio is compleet: ja / nee*</w:t>
            </w:r>
          </w:p>
        </w:tc>
      </w:tr>
      <w:tr w:rsidR="00A93E6A" w:rsidRPr="00A344F1" w14:paraId="322B636B"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1F48427C" w14:textId="77777777" w:rsidR="00A93E6A" w:rsidRPr="00A344F1" w:rsidRDefault="00A93E6A" w:rsidP="001F65F8">
            <w:pPr>
              <w:rPr>
                <w:noProof w:val="0"/>
              </w:rPr>
            </w:pPr>
            <w:r w:rsidRPr="00A344F1">
              <w:rPr>
                <w:noProof w:val="0"/>
              </w:rPr>
              <w:t>*Bij nee gaat de PVB niet door. De PVB-beoordelaar motiveert dit bij de toelichting.</w:t>
            </w:r>
          </w:p>
        </w:tc>
      </w:tr>
      <w:tr w:rsidR="00A93E6A" w:rsidRPr="00A344F1" w14:paraId="04A24C17"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4591C794" w14:textId="77777777" w:rsidR="00A93E6A" w:rsidRPr="00A344F1" w:rsidRDefault="00A93E6A" w:rsidP="001F65F8">
            <w:pPr>
              <w:rPr>
                <w:noProof w:val="0"/>
              </w:rPr>
            </w:pPr>
            <w:r w:rsidRPr="00A344F1">
              <w:rPr>
                <w:noProof w:val="0"/>
              </w:rPr>
              <w:t>Toelichting</w:t>
            </w:r>
          </w:p>
        </w:tc>
      </w:tr>
      <w:tr w:rsidR="00A93E6A" w:rsidRPr="00A344F1" w14:paraId="627DBEE7" w14:textId="77777777" w:rsidTr="009C4747">
        <w:trPr>
          <w:trHeight w:val="1333"/>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4" w:space="0" w:color="FFFFFF" w:themeColor="background1"/>
            </w:tcBorders>
          </w:tcPr>
          <w:p w14:paraId="614DC13B" w14:textId="77777777" w:rsidR="00A93E6A" w:rsidRPr="00A344F1" w:rsidRDefault="00A93E6A" w:rsidP="001F65F8">
            <w:pPr>
              <w:rPr>
                <w:noProof w:val="0"/>
              </w:rPr>
            </w:pPr>
            <w:r w:rsidRPr="00A344F1">
              <w:rPr>
                <w:noProof w:val="0"/>
              </w:rPr>
              <w:t>Beoordelingscriteria</w:t>
            </w:r>
          </w:p>
        </w:tc>
        <w:tc>
          <w:tcPr>
            <w:tcW w:w="378" w:type="dxa"/>
            <w:tcBorders>
              <w:bottom w:val="single" w:sz="4" w:space="0" w:color="FFFFFF" w:themeColor="background1"/>
            </w:tcBorders>
            <w:textDirection w:val="btLr"/>
          </w:tcPr>
          <w:p w14:paraId="7EFADB1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Portfolio</w:t>
            </w:r>
          </w:p>
        </w:tc>
        <w:tc>
          <w:tcPr>
            <w:tcW w:w="379" w:type="dxa"/>
            <w:gridSpan w:val="2"/>
            <w:tcBorders>
              <w:bottom w:val="single" w:sz="4" w:space="0" w:color="FFFFFF" w:themeColor="background1"/>
            </w:tcBorders>
            <w:textDirection w:val="btLr"/>
          </w:tcPr>
          <w:p w14:paraId="78B3AEF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color w:val="FF0000"/>
              </w:rPr>
            </w:pPr>
            <w:r w:rsidRPr="00A344F1">
              <w:rPr>
                <w:noProof w:val="0"/>
                <w:color w:val="FF0000"/>
              </w:rPr>
              <w:t>Reflectie</w:t>
            </w:r>
          </w:p>
        </w:tc>
        <w:tc>
          <w:tcPr>
            <w:tcW w:w="379" w:type="dxa"/>
            <w:tcBorders>
              <w:bottom w:val="single" w:sz="4" w:space="0" w:color="FFFFFF" w:themeColor="background1"/>
            </w:tcBorders>
            <w:textDirection w:val="btLr"/>
          </w:tcPr>
          <w:p w14:paraId="204CEB3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Voldaan</w:t>
            </w:r>
          </w:p>
        </w:tc>
        <w:tc>
          <w:tcPr>
            <w:tcW w:w="4077" w:type="dxa"/>
            <w:gridSpan w:val="2"/>
            <w:tcBorders>
              <w:bottom w:val="single" w:sz="4" w:space="0" w:color="FFFFFF" w:themeColor="background1"/>
            </w:tcBorders>
          </w:tcPr>
          <w:p w14:paraId="41E8659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Bewijzen (of het </w:t>
            </w:r>
            <w:r>
              <w:rPr>
                <w:noProof w:val="0"/>
              </w:rPr>
              <w:t>ontbreken daarvan</w:t>
            </w:r>
            <w:r w:rsidRPr="00A344F1">
              <w:rPr>
                <w:noProof w:val="0"/>
              </w:rPr>
              <w:t xml:space="preserve">) waarop score is gebaseerd </w:t>
            </w:r>
          </w:p>
          <w:p w14:paraId="0B8E05B6"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Toelichting</w:t>
            </w:r>
          </w:p>
        </w:tc>
      </w:tr>
      <w:tr w:rsidR="00A93E6A" w:rsidRPr="00A344F1" w14:paraId="75AA4F45" w14:textId="77777777" w:rsidTr="009C4747">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0D118F12" w14:textId="77777777" w:rsidR="00A93E6A" w:rsidRPr="00A344F1" w:rsidRDefault="00A93E6A" w:rsidP="001F65F8">
            <w:pPr>
              <w:rPr>
                <w:noProof w:val="0"/>
              </w:rPr>
            </w:pPr>
            <w:r w:rsidRPr="00A344F1">
              <w:rPr>
                <w:noProof w:val="0"/>
              </w:rPr>
              <w:t>Werkproces 4.3.1 Formuleert (mede) doelstellingen sporttechnisch beleid</w:t>
            </w:r>
          </w:p>
        </w:tc>
      </w:tr>
      <w:tr w:rsidR="00A93E6A" w:rsidRPr="00A344F1" w14:paraId="5F0A392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21B010F1" w14:textId="77777777" w:rsidR="00A93E6A" w:rsidRPr="00302A20" w:rsidRDefault="00A93E6A" w:rsidP="001F65F8">
            <w:pPr>
              <w:rPr>
                <w:b w:val="0"/>
                <w:noProof w:val="0"/>
              </w:rPr>
            </w:pPr>
            <w:r w:rsidRPr="00302A20">
              <w:rPr>
                <w:b w:val="0"/>
                <w:noProof w:val="0"/>
              </w:rPr>
              <w:t>Het resultaat van dit werkproces is:</w:t>
            </w:r>
          </w:p>
          <w:p w14:paraId="7A869F3A" w14:textId="77777777" w:rsidR="00A93E6A" w:rsidRPr="00302A20" w:rsidRDefault="00A93E6A" w:rsidP="001F65F8">
            <w:pPr>
              <w:pStyle w:val="Opsomming"/>
              <w:rPr>
                <w:b w:val="0"/>
                <w:noProof w:val="0"/>
              </w:rPr>
            </w:pPr>
            <w:r w:rsidRPr="00302A20">
              <w:rPr>
                <w:b w:val="0"/>
                <w:noProof w:val="0"/>
              </w:rPr>
              <w:t>Doelstellingen voor het sporttechnische beleid.</w:t>
            </w:r>
          </w:p>
          <w:p w14:paraId="225ADCD1" w14:textId="77777777" w:rsidR="00302A20" w:rsidRDefault="00302A20" w:rsidP="001F65F8">
            <w:pPr>
              <w:rPr>
                <w:rFonts w:cs="Arial"/>
                <w:color w:val="FF0000"/>
              </w:rPr>
            </w:pPr>
          </w:p>
          <w:p w14:paraId="19975E52" w14:textId="445EF6CE" w:rsidR="00A93E6A" w:rsidRPr="00611A51" w:rsidRDefault="00302A20"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6A884B8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63F139D" w14:textId="77777777" w:rsidR="00A93E6A" w:rsidRPr="00026215" w:rsidRDefault="00A93E6A" w:rsidP="001F65F8">
            <w:pPr>
              <w:rPr>
                <w:b w:val="0"/>
                <w:noProof w:val="0"/>
              </w:rPr>
            </w:pPr>
            <w:r w:rsidRPr="00026215">
              <w:rPr>
                <w:b w:val="0"/>
                <w:noProof w:val="0"/>
              </w:rPr>
              <w:t>1</w:t>
            </w:r>
          </w:p>
        </w:tc>
        <w:tc>
          <w:tcPr>
            <w:tcW w:w="4039" w:type="dxa"/>
          </w:tcPr>
          <w:p w14:paraId="5CE03956" w14:textId="77777777" w:rsidR="00A93E6A" w:rsidRPr="00122C7F" w:rsidRDefault="00A93E6A" w:rsidP="00122C7F">
            <w:pPr>
              <w:cnfStyle w:val="000000000000" w:firstRow="0" w:lastRow="0" w:firstColumn="0" w:lastColumn="0" w:oddVBand="0" w:evenVBand="0" w:oddHBand="0" w:evenHBand="0" w:firstRowFirstColumn="0" w:firstRowLastColumn="0" w:lastRowFirstColumn="0" w:lastRowLastColumn="0"/>
            </w:pPr>
            <w:r w:rsidRPr="00122C7F">
              <w:t xml:space="preserve">Analyseert de sportorganisatie en de </w:t>
            </w:r>
            <w:r w:rsidRPr="00122C7F">
              <w:rPr>
                <w:color w:val="FF0000"/>
              </w:rPr>
              <w:t>sporters</w:t>
            </w:r>
          </w:p>
        </w:tc>
        <w:tc>
          <w:tcPr>
            <w:tcW w:w="378" w:type="dxa"/>
          </w:tcPr>
          <w:p w14:paraId="2104872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5C11CF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1C80DBA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1676E6F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24411A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9C66F29" w14:textId="77777777" w:rsidR="00A93E6A" w:rsidRPr="00026215" w:rsidRDefault="00A93E6A" w:rsidP="001F65F8">
            <w:pPr>
              <w:rPr>
                <w:b w:val="0"/>
                <w:noProof w:val="0"/>
              </w:rPr>
            </w:pPr>
            <w:r w:rsidRPr="00026215">
              <w:rPr>
                <w:b w:val="0"/>
                <w:noProof w:val="0"/>
              </w:rPr>
              <w:t>2</w:t>
            </w:r>
          </w:p>
        </w:tc>
        <w:tc>
          <w:tcPr>
            <w:tcW w:w="4039" w:type="dxa"/>
          </w:tcPr>
          <w:p w14:paraId="1CA327B4" w14:textId="77777777" w:rsidR="00A93E6A" w:rsidRPr="00122C7F" w:rsidRDefault="00A93E6A" w:rsidP="00122C7F">
            <w:pPr>
              <w:cnfStyle w:val="000000000000" w:firstRow="0" w:lastRow="0" w:firstColumn="0" w:lastColumn="0" w:oddVBand="0" w:evenVBand="0" w:oddHBand="0" w:evenHBand="0" w:firstRowFirstColumn="0" w:firstRowLastColumn="0" w:lastRowFirstColumn="0" w:lastRowLastColumn="0"/>
            </w:pPr>
            <w:r w:rsidRPr="00122C7F">
              <w:t>Formuleert (mede) de doelstellingen voor het sporttechnisch beleid</w:t>
            </w:r>
          </w:p>
        </w:tc>
        <w:tc>
          <w:tcPr>
            <w:tcW w:w="378" w:type="dxa"/>
          </w:tcPr>
          <w:p w14:paraId="3A36D38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645D78D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0F0F28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694B72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F1E973A"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72C1C7E5" w14:textId="1C50679B" w:rsidR="00A93E6A" w:rsidRPr="00A344F1" w:rsidRDefault="00A93E6A" w:rsidP="001F65F8">
            <w:pPr>
              <w:rPr>
                <w:noProof w:val="0"/>
              </w:rPr>
            </w:pPr>
            <w:r w:rsidRPr="00A344F1">
              <w:rPr>
                <w:noProof w:val="0"/>
              </w:rPr>
              <w:t>Werkproces 4.3.2 Stelt sporttechnisch beleids</w:t>
            </w:r>
            <w:r>
              <w:rPr>
                <w:noProof w:val="0"/>
              </w:rPr>
              <w:t>advies</w:t>
            </w:r>
            <w:r w:rsidRPr="00A344F1">
              <w:rPr>
                <w:noProof w:val="0"/>
              </w:rPr>
              <w:t xml:space="preserve"> op </w:t>
            </w:r>
          </w:p>
        </w:tc>
      </w:tr>
      <w:tr w:rsidR="00A93E6A" w:rsidRPr="00A344F1" w14:paraId="3D9D341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239C4970" w14:textId="77777777" w:rsidR="00A93E6A" w:rsidRPr="00026215" w:rsidRDefault="00A93E6A" w:rsidP="001F65F8">
            <w:pPr>
              <w:rPr>
                <w:b w:val="0"/>
                <w:noProof w:val="0"/>
              </w:rPr>
            </w:pPr>
            <w:r w:rsidRPr="00026215">
              <w:rPr>
                <w:b w:val="0"/>
                <w:noProof w:val="0"/>
              </w:rPr>
              <w:t>Het resultaat van dit werkproces is:</w:t>
            </w:r>
          </w:p>
          <w:p w14:paraId="3DBA1E76" w14:textId="77777777" w:rsidR="00A93E6A" w:rsidRPr="00026215" w:rsidRDefault="00A93E6A" w:rsidP="001F65F8">
            <w:pPr>
              <w:pStyle w:val="Opsomming"/>
              <w:rPr>
                <w:b w:val="0"/>
                <w:noProof w:val="0"/>
              </w:rPr>
            </w:pPr>
            <w:r w:rsidRPr="00026215">
              <w:rPr>
                <w:b w:val="0"/>
                <w:noProof w:val="0"/>
              </w:rPr>
              <w:t>Een sporttechnisch beleidsadvies.</w:t>
            </w:r>
          </w:p>
          <w:p w14:paraId="282F675D" w14:textId="1B8E14C4" w:rsidR="00A93E6A" w:rsidRPr="00611A51" w:rsidRDefault="00026215" w:rsidP="001F65F8">
            <w:pPr>
              <w:rPr>
                <w:rFonts w:cs="Arial"/>
                <w:i/>
                <w:iCs/>
                <w:color w:val="FF0000"/>
                <w:sz w:val="16"/>
                <w:szCs w:val="16"/>
              </w:rPr>
            </w:pPr>
            <w:r>
              <w:rPr>
                <w:rFonts w:cs="Arial"/>
                <w:color w:val="FF0000"/>
              </w:rPr>
              <w:br/>
            </w: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4DA52412"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2E490B4" w14:textId="77777777" w:rsidR="00A93E6A" w:rsidRPr="00026215" w:rsidRDefault="00A93E6A" w:rsidP="001F65F8">
            <w:pPr>
              <w:rPr>
                <w:b w:val="0"/>
                <w:noProof w:val="0"/>
              </w:rPr>
            </w:pPr>
            <w:r w:rsidRPr="00026215">
              <w:rPr>
                <w:b w:val="0"/>
                <w:noProof w:val="0"/>
              </w:rPr>
              <w:t>3</w:t>
            </w:r>
          </w:p>
        </w:tc>
        <w:tc>
          <w:tcPr>
            <w:tcW w:w="4039" w:type="dxa"/>
          </w:tcPr>
          <w:p w14:paraId="2590194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szCs w:val="22"/>
              </w:rPr>
              <w:t>D</w:t>
            </w:r>
            <w:r w:rsidRPr="00A344F1">
              <w:rPr>
                <w:rFonts w:eastAsia="Calibri" w:cs="Arial"/>
                <w:noProof w:val="0"/>
              </w:rPr>
              <w:t>raagt het sporttechnisch beleid van de organisatie uit</w:t>
            </w:r>
          </w:p>
        </w:tc>
        <w:tc>
          <w:tcPr>
            <w:tcW w:w="378" w:type="dxa"/>
          </w:tcPr>
          <w:p w14:paraId="2426114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6372C1B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47F58C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47DEAC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628C991"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3659477" w14:textId="77777777" w:rsidR="00A93E6A" w:rsidRPr="00026215" w:rsidRDefault="00A93E6A" w:rsidP="001F65F8">
            <w:pPr>
              <w:rPr>
                <w:b w:val="0"/>
                <w:noProof w:val="0"/>
              </w:rPr>
            </w:pPr>
            <w:r w:rsidRPr="00026215">
              <w:rPr>
                <w:b w:val="0"/>
                <w:noProof w:val="0"/>
              </w:rPr>
              <w:t>4</w:t>
            </w:r>
          </w:p>
        </w:tc>
        <w:tc>
          <w:tcPr>
            <w:tcW w:w="4039" w:type="dxa"/>
          </w:tcPr>
          <w:p w14:paraId="7AFD6F7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Houdt bij het ontwikkelen en bijstellen van sporttechnisch beleid rekening met menskracht en middelen</w:t>
            </w:r>
          </w:p>
        </w:tc>
        <w:tc>
          <w:tcPr>
            <w:tcW w:w="378" w:type="dxa"/>
          </w:tcPr>
          <w:p w14:paraId="67AA516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C02556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09340F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C2FF07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C8E2AF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5C98C54" w14:textId="77777777" w:rsidR="00A93E6A" w:rsidRPr="00026215" w:rsidRDefault="00A93E6A" w:rsidP="001F65F8">
            <w:pPr>
              <w:rPr>
                <w:b w:val="0"/>
                <w:noProof w:val="0"/>
              </w:rPr>
            </w:pPr>
            <w:r w:rsidRPr="00026215">
              <w:rPr>
                <w:b w:val="0"/>
                <w:noProof w:val="0"/>
              </w:rPr>
              <w:t>5</w:t>
            </w:r>
          </w:p>
        </w:tc>
        <w:tc>
          <w:tcPr>
            <w:tcW w:w="4039" w:type="dxa"/>
          </w:tcPr>
          <w:p w14:paraId="1019456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rPr>
            </w:pPr>
            <w:r w:rsidRPr="00A344F1">
              <w:rPr>
                <w:rFonts w:eastAsia="Calibri" w:cs="Arial"/>
                <w:noProof w:val="0"/>
              </w:rPr>
              <w:t>Adviseert het bestuur of de sporttechnische commissie over sporttechnische zaken</w:t>
            </w:r>
          </w:p>
        </w:tc>
        <w:tc>
          <w:tcPr>
            <w:tcW w:w="378" w:type="dxa"/>
          </w:tcPr>
          <w:p w14:paraId="3487BCC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661377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6A9AAE8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B2604A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174146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5129EC5" w14:textId="77777777" w:rsidR="00A93E6A" w:rsidRPr="00026215" w:rsidRDefault="00A93E6A" w:rsidP="001F65F8">
            <w:pPr>
              <w:spacing w:line="276" w:lineRule="auto"/>
              <w:rPr>
                <w:b w:val="0"/>
                <w:noProof w:val="0"/>
                <w:color w:val="1F497D" w:themeColor="text2"/>
              </w:rPr>
            </w:pPr>
            <w:r w:rsidRPr="00026215">
              <w:rPr>
                <w:b w:val="0"/>
                <w:noProof w:val="0"/>
                <w:color w:val="1F497D" w:themeColor="text2"/>
              </w:rPr>
              <w:t>6</w:t>
            </w:r>
          </w:p>
        </w:tc>
        <w:tc>
          <w:tcPr>
            <w:tcW w:w="4039" w:type="dxa"/>
          </w:tcPr>
          <w:p w14:paraId="7661B405"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rPr>
            </w:pPr>
            <w:r w:rsidRPr="009A49B2">
              <w:rPr>
                <w:rFonts w:eastAsia="Calibri" w:cs="Arial"/>
                <w:noProof w:val="0"/>
                <w:color w:val="1F497D" w:themeColor="text2"/>
              </w:rPr>
              <w:t>Raadpleegt kennisbronnen/deskundigen</w:t>
            </w:r>
          </w:p>
        </w:tc>
        <w:tc>
          <w:tcPr>
            <w:tcW w:w="378" w:type="dxa"/>
          </w:tcPr>
          <w:p w14:paraId="1D44167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81E5D0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1FE4675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185CF6C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5F90AD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D3F5A4F" w14:textId="77777777" w:rsidR="00A93E6A" w:rsidRPr="00026215" w:rsidRDefault="00A93E6A" w:rsidP="001F65F8">
            <w:pPr>
              <w:spacing w:line="276" w:lineRule="auto"/>
              <w:rPr>
                <w:b w:val="0"/>
                <w:noProof w:val="0"/>
                <w:color w:val="1F497D" w:themeColor="text2"/>
              </w:rPr>
            </w:pPr>
            <w:r w:rsidRPr="00026215">
              <w:rPr>
                <w:b w:val="0"/>
                <w:noProof w:val="0"/>
                <w:color w:val="1F497D" w:themeColor="text2"/>
              </w:rPr>
              <w:t>7</w:t>
            </w:r>
          </w:p>
        </w:tc>
        <w:tc>
          <w:tcPr>
            <w:tcW w:w="4039" w:type="dxa"/>
          </w:tcPr>
          <w:p w14:paraId="22784698"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rPr>
            </w:pPr>
            <w:r w:rsidRPr="009A49B2">
              <w:rPr>
                <w:rFonts w:eastAsia="Calibri" w:cs="Arial"/>
                <w:noProof w:val="0"/>
                <w:color w:val="1F497D" w:themeColor="text2"/>
              </w:rPr>
              <w:t>Komt afspraken na</w:t>
            </w:r>
          </w:p>
        </w:tc>
        <w:tc>
          <w:tcPr>
            <w:tcW w:w="378" w:type="dxa"/>
          </w:tcPr>
          <w:p w14:paraId="7B38EA0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177840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1101CA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12287AB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1EEB831"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2E208DDA" w14:textId="77777777" w:rsidR="00A93E6A" w:rsidRPr="00A344F1" w:rsidRDefault="00A93E6A" w:rsidP="001F65F8">
            <w:pPr>
              <w:rPr>
                <w:noProof w:val="0"/>
              </w:rPr>
            </w:pPr>
            <w:r w:rsidRPr="00A344F1">
              <w:rPr>
                <w:noProof w:val="0"/>
              </w:rPr>
              <w:t xml:space="preserve">Werkproces 4.3.3 Voert beleidsmatige taken uit </w:t>
            </w:r>
          </w:p>
        </w:tc>
      </w:tr>
      <w:tr w:rsidR="00A93E6A" w:rsidRPr="00A344F1" w14:paraId="0B51744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2E1CFB08" w14:textId="77777777" w:rsidR="00A93E6A" w:rsidRPr="00465782" w:rsidRDefault="00A93E6A" w:rsidP="001F65F8">
            <w:pPr>
              <w:rPr>
                <w:b w:val="0"/>
                <w:noProof w:val="0"/>
              </w:rPr>
            </w:pPr>
            <w:r w:rsidRPr="00465782">
              <w:rPr>
                <w:b w:val="0"/>
                <w:noProof w:val="0"/>
              </w:rPr>
              <w:t>Het resultaat van dit werkproces is:</w:t>
            </w:r>
          </w:p>
          <w:p w14:paraId="28D72378" w14:textId="77777777" w:rsidR="00A93E6A" w:rsidRPr="00465782" w:rsidRDefault="00A93E6A" w:rsidP="001F65F8">
            <w:pPr>
              <w:pStyle w:val="Opsomming"/>
              <w:rPr>
                <w:b w:val="0"/>
                <w:noProof w:val="0"/>
              </w:rPr>
            </w:pPr>
            <w:r w:rsidRPr="00465782">
              <w:rPr>
                <w:b w:val="0"/>
                <w:noProof w:val="0"/>
              </w:rPr>
              <w:t>De beleidsmatige taken zijn uitgevoerd.</w:t>
            </w:r>
          </w:p>
          <w:p w14:paraId="43027A57" w14:textId="77777777" w:rsidR="00465782" w:rsidRDefault="00465782" w:rsidP="001F65F8">
            <w:pPr>
              <w:rPr>
                <w:rFonts w:cs="Arial"/>
                <w:color w:val="FF0000"/>
              </w:rPr>
            </w:pPr>
          </w:p>
          <w:p w14:paraId="607889F5" w14:textId="1D790B1D" w:rsidR="00A93E6A" w:rsidRPr="00611A51" w:rsidRDefault="00465782"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768ECAC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EE61CA2" w14:textId="77777777" w:rsidR="00A93E6A" w:rsidRPr="00465782" w:rsidRDefault="00A93E6A" w:rsidP="001F65F8">
            <w:pPr>
              <w:rPr>
                <w:b w:val="0"/>
                <w:noProof w:val="0"/>
              </w:rPr>
            </w:pPr>
            <w:r w:rsidRPr="00465782">
              <w:rPr>
                <w:b w:val="0"/>
                <w:noProof w:val="0"/>
              </w:rPr>
              <w:t>8</w:t>
            </w:r>
          </w:p>
        </w:tc>
        <w:tc>
          <w:tcPr>
            <w:tcW w:w="4039" w:type="dxa"/>
          </w:tcPr>
          <w:p w14:paraId="6CE55B1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Onderbouwt de beleidskeuzes en stelt prioriteiten </w:t>
            </w:r>
          </w:p>
        </w:tc>
        <w:tc>
          <w:tcPr>
            <w:tcW w:w="378" w:type="dxa"/>
          </w:tcPr>
          <w:p w14:paraId="35E3DB2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15ADC0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15B6E9B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5317CD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35B2C5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F075E12" w14:textId="77777777" w:rsidR="00A93E6A" w:rsidRPr="00465782" w:rsidRDefault="00A93E6A" w:rsidP="001F65F8">
            <w:pPr>
              <w:rPr>
                <w:b w:val="0"/>
                <w:noProof w:val="0"/>
              </w:rPr>
            </w:pPr>
            <w:r w:rsidRPr="00465782">
              <w:rPr>
                <w:b w:val="0"/>
                <w:noProof w:val="0"/>
              </w:rPr>
              <w:t>9</w:t>
            </w:r>
          </w:p>
        </w:tc>
        <w:tc>
          <w:tcPr>
            <w:tcW w:w="4039" w:type="dxa"/>
          </w:tcPr>
          <w:p w14:paraId="38B0CC4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Maakt een inschatting van weerstanden en geeft aan hoe daarmee om te gaan</w:t>
            </w:r>
          </w:p>
        </w:tc>
        <w:tc>
          <w:tcPr>
            <w:tcW w:w="378" w:type="dxa"/>
          </w:tcPr>
          <w:p w14:paraId="719A982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2CC563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413E5B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A60EC7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2140501"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BC0495E" w14:textId="77777777" w:rsidR="00A93E6A" w:rsidRPr="00465782" w:rsidRDefault="00A93E6A" w:rsidP="001F65F8">
            <w:pPr>
              <w:rPr>
                <w:b w:val="0"/>
                <w:noProof w:val="0"/>
              </w:rPr>
            </w:pPr>
            <w:r w:rsidRPr="00465782">
              <w:rPr>
                <w:b w:val="0"/>
                <w:noProof w:val="0"/>
              </w:rPr>
              <w:t>10</w:t>
            </w:r>
          </w:p>
        </w:tc>
        <w:tc>
          <w:tcPr>
            <w:tcW w:w="4039" w:type="dxa"/>
          </w:tcPr>
          <w:p w14:paraId="3ACB4D2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Stelt plan op voor talentherkenning en –ontwikkeling</w:t>
            </w:r>
          </w:p>
        </w:tc>
        <w:tc>
          <w:tcPr>
            <w:tcW w:w="378" w:type="dxa"/>
          </w:tcPr>
          <w:p w14:paraId="245AA46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46122B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D7C80A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C610BF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B07DE4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510B2C8" w14:textId="77777777" w:rsidR="00A93E6A" w:rsidRPr="00465782" w:rsidRDefault="00A93E6A" w:rsidP="001F65F8">
            <w:pPr>
              <w:rPr>
                <w:b w:val="0"/>
                <w:noProof w:val="0"/>
              </w:rPr>
            </w:pPr>
            <w:r w:rsidRPr="00465782">
              <w:rPr>
                <w:b w:val="0"/>
                <w:noProof w:val="0"/>
              </w:rPr>
              <w:t>11</w:t>
            </w:r>
          </w:p>
        </w:tc>
        <w:tc>
          <w:tcPr>
            <w:tcW w:w="4039" w:type="dxa"/>
          </w:tcPr>
          <w:p w14:paraId="7CA77E1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Stimuleert in- en doorstroom </w:t>
            </w:r>
            <w:r w:rsidRPr="00A344F1">
              <w:rPr>
                <w:rFonts w:eastAsia="Calibri" w:cs="Arial"/>
                <w:noProof w:val="0"/>
                <w:color w:val="FF0000"/>
              </w:rPr>
              <w:t>sporters</w:t>
            </w:r>
          </w:p>
        </w:tc>
        <w:tc>
          <w:tcPr>
            <w:tcW w:w="378" w:type="dxa"/>
          </w:tcPr>
          <w:p w14:paraId="409C5A1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93937B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31C328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5BCAB82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408081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7E80EE8" w14:textId="77777777" w:rsidR="00A93E6A" w:rsidRPr="00465782" w:rsidRDefault="00A93E6A" w:rsidP="001F65F8">
            <w:pPr>
              <w:spacing w:line="276" w:lineRule="auto"/>
              <w:rPr>
                <w:b w:val="0"/>
                <w:noProof w:val="0"/>
                <w:color w:val="1F497D" w:themeColor="text2"/>
              </w:rPr>
            </w:pPr>
            <w:r w:rsidRPr="00465782">
              <w:rPr>
                <w:b w:val="0"/>
                <w:noProof w:val="0"/>
                <w:color w:val="1F497D" w:themeColor="text2"/>
              </w:rPr>
              <w:t>12</w:t>
            </w:r>
          </w:p>
        </w:tc>
        <w:tc>
          <w:tcPr>
            <w:tcW w:w="4039" w:type="dxa"/>
          </w:tcPr>
          <w:p w14:paraId="2C90B97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szCs w:val="22"/>
              </w:rPr>
              <w:t>B</w:t>
            </w:r>
            <w:r w:rsidRPr="009A49B2">
              <w:rPr>
                <w:rFonts w:eastAsia="Calibri" w:cs="Arial"/>
                <w:noProof w:val="0"/>
                <w:color w:val="1F497D" w:themeColor="text2"/>
              </w:rPr>
              <w:t xml:space="preserve">egeleidt </w:t>
            </w:r>
            <w:r w:rsidRPr="00A344F1">
              <w:rPr>
                <w:rFonts w:eastAsia="Calibri" w:cs="Arial"/>
                <w:noProof w:val="0"/>
                <w:color w:val="FF0000"/>
              </w:rPr>
              <w:t>sporters</w:t>
            </w:r>
            <w:r w:rsidRPr="00A344F1">
              <w:rPr>
                <w:rFonts w:eastAsia="Calibri" w:cs="Arial"/>
                <w:noProof w:val="0"/>
              </w:rPr>
              <w:t xml:space="preserve"> </w:t>
            </w:r>
            <w:r w:rsidRPr="009A49B2">
              <w:rPr>
                <w:rFonts w:eastAsia="Calibri" w:cs="Arial"/>
                <w:noProof w:val="0"/>
                <w:color w:val="1F497D" w:themeColor="text2"/>
              </w:rPr>
              <w:t>bij hun sport(loopbaan)ontwikkeling</w:t>
            </w:r>
          </w:p>
        </w:tc>
        <w:tc>
          <w:tcPr>
            <w:tcW w:w="378" w:type="dxa"/>
          </w:tcPr>
          <w:p w14:paraId="4726F1C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C153A7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1570369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CEB903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1D2F32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32A1A3E" w14:textId="77777777" w:rsidR="00A93E6A" w:rsidRPr="00465782" w:rsidRDefault="00A93E6A" w:rsidP="001F65F8">
            <w:pPr>
              <w:spacing w:line="276" w:lineRule="auto"/>
              <w:rPr>
                <w:b w:val="0"/>
                <w:noProof w:val="0"/>
                <w:color w:val="1F497D" w:themeColor="text2"/>
              </w:rPr>
            </w:pPr>
            <w:r w:rsidRPr="00465782">
              <w:rPr>
                <w:b w:val="0"/>
                <w:noProof w:val="0"/>
                <w:color w:val="1F497D" w:themeColor="text2"/>
              </w:rPr>
              <w:lastRenderedPageBreak/>
              <w:t>13</w:t>
            </w:r>
          </w:p>
        </w:tc>
        <w:tc>
          <w:tcPr>
            <w:tcW w:w="4039" w:type="dxa"/>
          </w:tcPr>
          <w:p w14:paraId="013D7A7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Zorgt voor opvang/nazorg voor</w:t>
            </w:r>
            <w:r w:rsidRPr="00A344F1">
              <w:rPr>
                <w:noProof w:val="0"/>
              </w:rPr>
              <w:t xml:space="preserve"> </w:t>
            </w:r>
            <w:r w:rsidRPr="00A344F1">
              <w:rPr>
                <w:noProof w:val="0"/>
                <w:color w:val="FF0000"/>
              </w:rPr>
              <w:t>sporters</w:t>
            </w:r>
            <w:r w:rsidRPr="00A344F1">
              <w:rPr>
                <w:noProof w:val="0"/>
              </w:rPr>
              <w:t xml:space="preserve"> </w:t>
            </w:r>
            <w:r w:rsidRPr="009A49B2">
              <w:rPr>
                <w:noProof w:val="0"/>
                <w:color w:val="1F497D" w:themeColor="text2"/>
              </w:rPr>
              <w:t>die stoppen en/of buiten de selectie vallen</w:t>
            </w:r>
          </w:p>
        </w:tc>
        <w:tc>
          <w:tcPr>
            <w:tcW w:w="378" w:type="dxa"/>
          </w:tcPr>
          <w:p w14:paraId="2E90EF9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9437C9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D0E86C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155560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D67BB4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4C83057" w14:textId="77777777" w:rsidR="00A93E6A" w:rsidRPr="00465782" w:rsidRDefault="00A93E6A" w:rsidP="001F65F8">
            <w:pPr>
              <w:rPr>
                <w:b w:val="0"/>
                <w:noProof w:val="0"/>
              </w:rPr>
            </w:pPr>
            <w:r w:rsidRPr="00465782">
              <w:rPr>
                <w:b w:val="0"/>
                <w:noProof w:val="0"/>
              </w:rPr>
              <w:t>14</w:t>
            </w:r>
          </w:p>
        </w:tc>
        <w:tc>
          <w:tcPr>
            <w:tcW w:w="4039" w:type="dxa"/>
          </w:tcPr>
          <w:p w14:paraId="0EF31A0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rPr>
            </w:pPr>
            <w:r w:rsidRPr="00A344F1">
              <w:rPr>
                <w:rFonts w:eastAsia="Calibri" w:cs="Arial"/>
                <w:noProof w:val="0"/>
              </w:rPr>
              <w:t>Coördineert de uitvoering van het technische beleid van de vereniging/organisatie</w:t>
            </w:r>
          </w:p>
        </w:tc>
        <w:tc>
          <w:tcPr>
            <w:tcW w:w="378" w:type="dxa"/>
          </w:tcPr>
          <w:p w14:paraId="1F3B312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CD9632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ABCF18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D89E01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7A23FC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F88B7EF" w14:textId="77777777" w:rsidR="00A93E6A" w:rsidRPr="00465782" w:rsidRDefault="00A93E6A" w:rsidP="001F65F8">
            <w:pPr>
              <w:spacing w:line="276" w:lineRule="auto"/>
              <w:rPr>
                <w:b w:val="0"/>
                <w:noProof w:val="0"/>
                <w:color w:val="1F497D" w:themeColor="text2"/>
              </w:rPr>
            </w:pPr>
            <w:r w:rsidRPr="00465782">
              <w:rPr>
                <w:b w:val="0"/>
                <w:noProof w:val="0"/>
                <w:color w:val="1F497D" w:themeColor="text2"/>
              </w:rPr>
              <w:t>15</w:t>
            </w:r>
          </w:p>
        </w:tc>
        <w:tc>
          <w:tcPr>
            <w:tcW w:w="4039" w:type="dxa"/>
          </w:tcPr>
          <w:p w14:paraId="7B05328C"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rPr>
            </w:pPr>
            <w:r w:rsidRPr="009A49B2">
              <w:rPr>
                <w:rFonts w:eastAsia="Calibri" w:cs="Arial"/>
                <w:noProof w:val="0"/>
                <w:color w:val="1F497D" w:themeColor="text2"/>
              </w:rPr>
              <w:t>Gaat sportief en respectvol om met alle betrokkenen</w:t>
            </w:r>
          </w:p>
        </w:tc>
        <w:tc>
          <w:tcPr>
            <w:tcW w:w="378" w:type="dxa"/>
          </w:tcPr>
          <w:p w14:paraId="1171263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CD2C6B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D1D6A8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C8CFBB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B51447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6757F19" w14:textId="77777777" w:rsidR="00A93E6A" w:rsidRPr="00465782" w:rsidRDefault="00A93E6A" w:rsidP="001F65F8">
            <w:pPr>
              <w:spacing w:line="276" w:lineRule="auto"/>
              <w:rPr>
                <w:b w:val="0"/>
                <w:noProof w:val="0"/>
                <w:color w:val="1F497D" w:themeColor="text2"/>
              </w:rPr>
            </w:pPr>
            <w:r w:rsidRPr="00465782">
              <w:rPr>
                <w:b w:val="0"/>
                <w:noProof w:val="0"/>
                <w:color w:val="1F497D" w:themeColor="text2"/>
              </w:rPr>
              <w:t>16</w:t>
            </w:r>
          </w:p>
        </w:tc>
        <w:tc>
          <w:tcPr>
            <w:tcW w:w="4039" w:type="dxa"/>
          </w:tcPr>
          <w:p w14:paraId="0499B8C7"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rPr>
            </w:pPr>
            <w:r w:rsidRPr="009A49B2">
              <w:rPr>
                <w:rFonts w:eastAsia="Calibri" w:cs="Arial"/>
                <w:noProof w:val="0"/>
                <w:color w:val="1F497D" w:themeColor="text2"/>
              </w:rPr>
              <w:t>Vertoont voorbeeldgedrag op en rond de sportlocatie</w:t>
            </w:r>
          </w:p>
        </w:tc>
        <w:tc>
          <w:tcPr>
            <w:tcW w:w="378" w:type="dxa"/>
          </w:tcPr>
          <w:p w14:paraId="185263D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2BCCF5C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0FD1EB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98F58D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6E6C15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7BD7BAE" w14:textId="77777777" w:rsidR="00A93E6A" w:rsidRPr="00465782" w:rsidRDefault="00A93E6A" w:rsidP="001F65F8">
            <w:pPr>
              <w:spacing w:line="276" w:lineRule="auto"/>
              <w:rPr>
                <w:b w:val="0"/>
                <w:noProof w:val="0"/>
                <w:color w:val="1F497D" w:themeColor="text2"/>
              </w:rPr>
            </w:pPr>
            <w:r w:rsidRPr="00465782">
              <w:rPr>
                <w:b w:val="0"/>
                <w:noProof w:val="0"/>
                <w:color w:val="1F497D" w:themeColor="text2"/>
              </w:rPr>
              <w:t>17</w:t>
            </w:r>
          </w:p>
        </w:tc>
        <w:tc>
          <w:tcPr>
            <w:tcW w:w="4039" w:type="dxa"/>
          </w:tcPr>
          <w:p w14:paraId="0B3E76E4"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rPr>
            </w:pPr>
            <w:r w:rsidRPr="009A49B2">
              <w:rPr>
                <w:rFonts w:eastAsia="Calibri" w:cs="Arial"/>
                <w:noProof w:val="0"/>
                <w:color w:val="1F497D" w:themeColor="text2"/>
              </w:rPr>
              <w:t>Houdt zich aan de beroepscode</w:t>
            </w:r>
          </w:p>
        </w:tc>
        <w:tc>
          <w:tcPr>
            <w:tcW w:w="378" w:type="dxa"/>
          </w:tcPr>
          <w:p w14:paraId="7663B08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6978824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F2C0B5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7BC892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955620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D93D91C" w14:textId="77777777" w:rsidR="00A93E6A" w:rsidRPr="00465782" w:rsidRDefault="00A93E6A" w:rsidP="001F65F8">
            <w:pPr>
              <w:spacing w:line="276" w:lineRule="auto"/>
              <w:rPr>
                <w:b w:val="0"/>
                <w:noProof w:val="0"/>
                <w:color w:val="1F497D" w:themeColor="text2"/>
              </w:rPr>
            </w:pPr>
            <w:r w:rsidRPr="00465782">
              <w:rPr>
                <w:b w:val="0"/>
                <w:noProof w:val="0"/>
                <w:color w:val="1F497D" w:themeColor="text2"/>
              </w:rPr>
              <w:t>18</w:t>
            </w:r>
          </w:p>
        </w:tc>
        <w:tc>
          <w:tcPr>
            <w:tcW w:w="4039" w:type="dxa"/>
          </w:tcPr>
          <w:p w14:paraId="4BFCCAFB"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rPr>
            </w:pPr>
            <w:r w:rsidRPr="009A49B2">
              <w:rPr>
                <w:rFonts w:eastAsia="Calibri" w:cs="Arial"/>
                <w:noProof w:val="0"/>
                <w:color w:val="1F497D" w:themeColor="text2"/>
              </w:rPr>
              <w:t>Gaat vertrouwelijk om met persoonlijke informatie</w:t>
            </w:r>
          </w:p>
        </w:tc>
        <w:tc>
          <w:tcPr>
            <w:tcW w:w="378" w:type="dxa"/>
          </w:tcPr>
          <w:p w14:paraId="3C03E7C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7CDFD35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1BCDD0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578E0D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E3698BD"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5B9E97E8" w14:textId="77777777" w:rsidR="00A93E6A" w:rsidRPr="00A344F1" w:rsidRDefault="00A93E6A" w:rsidP="001F65F8">
            <w:pPr>
              <w:rPr>
                <w:noProof w:val="0"/>
              </w:rPr>
            </w:pPr>
            <w:r w:rsidRPr="00A344F1">
              <w:rPr>
                <w:noProof w:val="0"/>
              </w:rPr>
              <w:t>Werkproces 4.3.4 Evalueert uitvoering beleid</w:t>
            </w:r>
          </w:p>
        </w:tc>
      </w:tr>
      <w:tr w:rsidR="00A93E6A" w:rsidRPr="00A344F1" w14:paraId="0E0BAFB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3F8E755C" w14:textId="77777777" w:rsidR="00A93E6A" w:rsidRPr="00465782" w:rsidRDefault="00A93E6A" w:rsidP="001F65F8">
            <w:pPr>
              <w:rPr>
                <w:b w:val="0"/>
                <w:noProof w:val="0"/>
              </w:rPr>
            </w:pPr>
            <w:r w:rsidRPr="00465782">
              <w:rPr>
                <w:b w:val="0"/>
                <w:noProof w:val="0"/>
              </w:rPr>
              <w:t>Het resultaat van dit werkproces is:</w:t>
            </w:r>
          </w:p>
          <w:p w14:paraId="57391713" w14:textId="77777777" w:rsidR="00A93E6A" w:rsidRPr="00465782" w:rsidRDefault="00A93E6A" w:rsidP="001F65F8">
            <w:pPr>
              <w:rPr>
                <w:b w:val="0"/>
              </w:rPr>
            </w:pPr>
            <w:r w:rsidRPr="00465782">
              <w:rPr>
                <w:b w:val="0"/>
              </w:rPr>
              <w:t>• De uitvoering van het sporttechnisch beleid is geevalueerd.</w:t>
            </w:r>
          </w:p>
          <w:p w14:paraId="6659A65B" w14:textId="77777777" w:rsidR="00465782" w:rsidRDefault="00465782" w:rsidP="001F65F8">
            <w:pPr>
              <w:rPr>
                <w:rFonts w:cs="Arial"/>
                <w:color w:val="FF0000"/>
              </w:rPr>
            </w:pPr>
          </w:p>
          <w:p w14:paraId="443706C6" w14:textId="660B46B4" w:rsidR="00A93E6A" w:rsidRPr="00611A51" w:rsidRDefault="00465782"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1ABEE8D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1612538" w14:textId="77777777" w:rsidR="00A93E6A" w:rsidRPr="008D2E40" w:rsidRDefault="00A93E6A" w:rsidP="001F65F8">
            <w:pPr>
              <w:spacing w:line="276" w:lineRule="auto"/>
              <w:rPr>
                <w:b w:val="0"/>
                <w:noProof w:val="0"/>
              </w:rPr>
            </w:pPr>
            <w:r w:rsidRPr="008D2E40">
              <w:rPr>
                <w:b w:val="0"/>
                <w:noProof w:val="0"/>
              </w:rPr>
              <w:t>19</w:t>
            </w:r>
          </w:p>
        </w:tc>
        <w:tc>
          <w:tcPr>
            <w:tcW w:w="4039" w:type="dxa"/>
          </w:tcPr>
          <w:p w14:paraId="36DDCD7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rPr>
            </w:pPr>
            <w:r w:rsidRPr="00A344F1">
              <w:rPr>
                <w:rFonts w:eastAsia="Calibri" w:cs="Arial"/>
                <w:noProof w:val="0"/>
              </w:rPr>
              <w:t>Evalueert de uitvoering van het technische beleid van de vereniging/organisatie</w:t>
            </w:r>
          </w:p>
        </w:tc>
        <w:tc>
          <w:tcPr>
            <w:tcW w:w="378" w:type="dxa"/>
          </w:tcPr>
          <w:p w14:paraId="761FBB9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A6BC77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3D05B7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B522E1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8AB39A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8F875A0" w14:textId="77777777" w:rsidR="00A93E6A" w:rsidRPr="00465782" w:rsidRDefault="00A93E6A" w:rsidP="001F65F8">
            <w:pPr>
              <w:spacing w:line="276" w:lineRule="auto"/>
              <w:rPr>
                <w:b w:val="0"/>
                <w:noProof w:val="0"/>
                <w:color w:val="1F497D" w:themeColor="text2"/>
              </w:rPr>
            </w:pPr>
            <w:r w:rsidRPr="00465782">
              <w:rPr>
                <w:b w:val="0"/>
                <w:noProof w:val="0"/>
                <w:color w:val="1F497D" w:themeColor="text2"/>
              </w:rPr>
              <w:t>20</w:t>
            </w:r>
          </w:p>
        </w:tc>
        <w:tc>
          <w:tcPr>
            <w:tcW w:w="4039" w:type="dxa"/>
          </w:tcPr>
          <w:p w14:paraId="5EC540F5"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rPr>
            </w:pPr>
            <w:r w:rsidRPr="009A49B2">
              <w:rPr>
                <w:rFonts w:eastAsia="Calibri" w:cs="Arial"/>
                <w:noProof w:val="0"/>
                <w:color w:val="1F497D" w:themeColor="text2"/>
              </w:rPr>
              <w:t>Reflecteert op eigen handelen</w:t>
            </w:r>
          </w:p>
        </w:tc>
        <w:tc>
          <w:tcPr>
            <w:tcW w:w="378" w:type="dxa"/>
          </w:tcPr>
          <w:p w14:paraId="5059DBE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22572D0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566364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D3D6DD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0FD135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BCF9B20" w14:textId="77777777" w:rsidR="00A93E6A" w:rsidRPr="00465782" w:rsidRDefault="00A93E6A" w:rsidP="001F65F8">
            <w:pPr>
              <w:spacing w:line="276" w:lineRule="auto"/>
              <w:rPr>
                <w:b w:val="0"/>
                <w:noProof w:val="0"/>
                <w:color w:val="1F497D" w:themeColor="text2"/>
              </w:rPr>
            </w:pPr>
            <w:r w:rsidRPr="00465782">
              <w:rPr>
                <w:b w:val="0"/>
                <w:noProof w:val="0"/>
                <w:color w:val="1F497D" w:themeColor="text2"/>
              </w:rPr>
              <w:t>21</w:t>
            </w:r>
          </w:p>
        </w:tc>
        <w:tc>
          <w:tcPr>
            <w:tcW w:w="4039" w:type="dxa"/>
          </w:tcPr>
          <w:p w14:paraId="467F0459"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rPr>
            </w:pPr>
            <w:r w:rsidRPr="009A49B2">
              <w:rPr>
                <w:rFonts w:eastAsia="Calibri" w:cs="Arial"/>
                <w:noProof w:val="0"/>
                <w:color w:val="1F497D" w:themeColor="text2"/>
              </w:rPr>
              <w:t>Vraagt feedback</w:t>
            </w:r>
          </w:p>
        </w:tc>
        <w:tc>
          <w:tcPr>
            <w:tcW w:w="378" w:type="dxa"/>
          </w:tcPr>
          <w:p w14:paraId="11D6AF7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74170A2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2EC64E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1E81F1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9429C8C"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7DBB89C" w14:textId="77777777" w:rsidR="00A93E6A" w:rsidRPr="00465782" w:rsidRDefault="00A93E6A" w:rsidP="001F65F8">
            <w:pPr>
              <w:spacing w:line="276" w:lineRule="auto"/>
              <w:rPr>
                <w:b w:val="0"/>
                <w:noProof w:val="0"/>
                <w:color w:val="1F497D" w:themeColor="text2"/>
              </w:rPr>
            </w:pPr>
            <w:r w:rsidRPr="00465782">
              <w:rPr>
                <w:b w:val="0"/>
                <w:noProof w:val="0"/>
                <w:color w:val="1F497D" w:themeColor="text2"/>
              </w:rPr>
              <w:t>22</w:t>
            </w:r>
          </w:p>
        </w:tc>
        <w:tc>
          <w:tcPr>
            <w:tcW w:w="4039" w:type="dxa"/>
          </w:tcPr>
          <w:p w14:paraId="434627DE"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rPr>
            </w:pPr>
            <w:r w:rsidRPr="009A49B2">
              <w:rPr>
                <w:rFonts w:eastAsia="Calibri" w:cs="Arial"/>
                <w:noProof w:val="0"/>
                <w:color w:val="1F497D" w:themeColor="text2"/>
              </w:rPr>
              <w:t>Verwoordt eigen leerbehoeften</w:t>
            </w:r>
          </w:p>
        </w:tc>
        <w:tc>
          <w:tcPr>
            <w:tcW w:w="378" w:type="dxa"/>
          </w:tcPr>
          <w:p w14:paraId="7574386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6A4AF9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6F03A1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8F1A48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C720958" w14:textId="77777777" w:rsidTr="009C4747">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3B7C9348" w14:textId="77777777" w:rsidR="00A93E6A" w:rsidRPr="00A344F1" w:rsidRDefault="00A93E6A" w:rsidP="001F65F8">
            <w:pPr>
              <w:rPr>
                <w:noProof w:val="0"/>
              </w:rPr>
            </w:pPr>
            <w:r w:rsidRPr="00A344F1">
              <w:rPr>
                <w:noProof w:val="0"/>
              </w:rPr>
              <w:t>Resultaat van de PVB</w:t>
            </w:r>
          </w:p>
        </w:tc>
        <w:tc>
          <w:tcPr>
            <w:tcW w:w="1525" w:type="dxa"/>
            <w:gridSpan w:val="5"/>
          </w:tcPr>
          <w:p w14:paraId="352B04A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88" w:type="dxa"/>
            <w:vMerge w:val="restart"/>
          </w:tcPr>
          <w:p w14:paraId="4E5D554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Toelichting</w:t>
            </w:r>
          </w:p>
          <w:p w14:paraId="6D9E496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C37A142"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6059" w:type="dxa"/>
            <w:gridSpan w:val="7"/>
          </w:tcPr>
          <w:p w14:paraId="6DDD5F97" w14:textId="77777777" w:rsidR="00A93E6A" w:rsidRPr="00A344F1" w:rsidRDefault="00A93E6A" w:rsidP="001F65F8">
            <w:pPr>
              <w:rPr>
                <w:noProof w:val="0"/>
              </w:rPr>
            </w:pPr>
            <w:r w:rsidRPr="00A344F1">
              <w:rPr>
                <w:noProof w:val="0"/>
              </w:rPr>
              <w:t>Handtekening PVB-beoordelaar:</w:t>
            </w:r>
          </w:p>
          <w:p w14:paraId="60A90FFA" w14:textId="77777777" w:rsidR="00A93E6A" w:rsidRPr="00A344F1" w:rsidRDefault="00A93E6A" w:rsidP="001F65F8">
            <w:pPr>
              <w:rPr>
                <w:noProof w:val="0"/>
              </w:rPr>
            </w:pPr>
          </w:p>
          <w:p w14:paraId="50D6C7DB" w14:textId="77777777" w:rsidR="00A93E6A" w:rsidRPr="00A344F1" w:rsidRDefault="00A93E6A" w:rsidP="001F65F8">
            <w:pPr>
              <w:rPr>
                <w:noProof w:val="0"/>
              </w:rPr>
            </w:pPr>
          </w:p>
          <w:p w14:paraId="5ABDF4D3" w14:textId="77777777" w:rsidR="00A93E6A" w:rsidRPr="00A344F1" w:rsidRDefault="00A93E6A" w:rsidP="001F65F8">
            <w:pPr>
              <w:rPr>
                <w:noProof w:val="0"/>
              </w:rPr>
            </w:pPr>
          </w:p>
        </w:tc>
        <w:tc>
          <w:tcPr>
            <w:tcW w:w="3688" w:type="dxa"/>
            <w:vMerge/>
          </w:tcPr>
          <w:p w14:paraId="44661B7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F1C7C6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059" w:type="dxa"/>
            <w:gridSpan w:val="7"/>
          </w:tcPr>
          <w:p w14:paraId="1D322756" w14:textId="77777777" w:rsidR="00A93E6A" w:rsidRPr="00A344F1" w:rsidRDefault="00A93E6A" w:rsidP="001F65F8">
            <w:pPr>
              <w:pStyle w:val="Rodetekst"/>
              <w:rPr>
                <w:noProof w:val="0"/>
              </w:rPr>
            </w:pPr>
            <w:r w:rsidRPr="00A344F1">
              <w:rPr>
                <w:noProof w:val="0"/>
              </w:rPr>
              <w:t>Akkoord toetsingscommissie</w:t>
            </w:r>
          </w:p>
        </w:tc>
        <w:tc>
          <w:tcPr>
            <w:tcW w:w="3688" w:type="dxa"/>
          </w:tcPr>
          <w:p w14:paraId="281BD73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bl>
    <w:p w14:paraId="12DD34F7" w14:textId="77777777" w:rsidR="00A93E6A" w:rsidRPr="00A344F1" w:rsidRDefault="00A93E6A" w:rsidP="00A93E6A">
      <w:pPr>
        <w:rPr>
          <w:noProof w:val="0"/>
        </w:rPr>
      </w:pPr>
    </w:p>
    <w:p w14:paraId="4B45AE63" w14:textId="77777777" w:rsidR="00A93E6A" w:rsidRPr="00A344F1" w:rsidRDefault="00A93E6A" w:rsidP="00A93E6A">
      <w:pPr>
        <w:spacing w:after="200"/>
        <w:rPr>
          <w:noProof w:val="0"/>
        </w:rPr>
        <w:sectPr w:rsidR="00A93E6A" w:rsidRPr="00A344F1" w:rsidSect="001721D0">
          <w:footerReference w:type="default" r:id="rId16"/>
          <w:type w:val="continuous"/>
          <w:pgSz w:w="11906" w:h="16838"/>
          <w:pgMar w:top="1134" w:right="1418" w:bottom="1134" w:left="1418" w:header="709" w:footer="709" w:gutter="0"/>
          <w:cols w:space="708"/>
        </w:sectPr>
      </w:pPr>
    </w:p>
    <w:p w14:paraId="4B3FF0D1" w14:textId="77777777" w:rsidR="00A93E6A" w:rsidRPr="00A77DDD" w:rsidRDefault="00A93E6A" w:rsidP="00A93E6A">
      <w:pPr>
        <w:pStyle w:val="Kop1"/>
        <w:rPr>
          <w:noProof w:val="0"/>
          <w:color w:val="1F497D" w:themeColor="text2"/>
        </w:rPr>
      </w:pPr>
      <w:bookmarkStart w:id="192" w:name="_Toc342428209"/>
      <w:bookmarkStart w:id="193" w:name="_Toc350365975"/>
      <w:bookmarkStart w:id="194" w:name="_Toc474264311"/>
      <w:bookmarkStart w:id="195" w:name="_Toc355508862"/>
      <w:r w:rsidRPr="009A49B2">
        <w:rPr>
          <w:noProof w:val="0"/>
          <w:color w:val="1F497D" w:themeColor="text2"/>
        </w:rPr>
        <w:lastRenderedPageBreak/>
        <w:t>PVB 4.5 Samenwerken met begeleidingsteam en</w:t>
      </w:r>
      <w:r w:rsidRPr="00A344F1">
        <w:rPr>
          <w:noProof w:val="0"/>
        </w:rPr>
        <w:t xml:space="preserve"> </w:t>
      </w:r>
      <w:r w:rsidRPr="009A49B2">
        <w:rPr>
          <w:noProof w:val="0"/>
          <w:color w:val="1F497D" w:themeColor="text2"/>
        </w:rPr>
        <w:t>onderhouden van externe contacten</w:t>
      </w:r>
      <w:bookmarkEnd w:id="192"/>
      <w:bookmarkEnd w:id="193"/>
      <w:bookmarkEnd w:id="194"/>
      <w:bookmarkEnd w:id="195"/>
      <w:r w:rsidRPr="009A49B2">
        <w:rPr>
          <w:noProof w:val="0"/>
          <w:color w:val="1F497D" w:themeColor="text2"/>
        </w:rPr>
        <w:t xml:space="preserve"> </w:t>
      </w:r>
    </w:p>
    <w:p w14:paraId="6F066E7F" w14:textId="77777777" w:rsidR="00A93E6A" w:rsidRPr="00A77DDD" w:rsidRDefault="00A93E6A" w:rsidP="00A93E6A">
      <w:pPr>
        <w:pStyle w:val="KopOngenummerd"/>
        <w:rPr>
          <w:noProof w:val="0"/>
          <w:color w:val="1F497D" w:themeColor="text2"/>
        </w:rPr>
      </w:pPr>
      <w:r w:rsidRPr="009A49B2">
        <w:rPr>
          <w:noProof w:val="0"/>
          <w:color w:val="1F497D" w:themeColor="text2"/>
        </w:rPr>
        <w:t xml:space="preserve">Deelkwalificatie van trainer-coach 4 </w:t>
      </w:r>
    </w:p>
    <w:p w14:paraId="64C9DF8B" w14:textId="77777777" w:rsidR="00A93E6A" w:rsidRPr="00A344F1" w:rsidRDefault="00A93E6A" w:rsidP="00A93E6A">
      <w:pPr>
        <w:pStyle w:val="Kop2"/>
        <w:ind w:left="567" w:hanging="567"/>
        <w:rPr>
          <w:rFonts w:eastAsia="Times New Roman"/>
          <w:noProof w:val="0"/>
        </w:rPr>
      </w:pPr>
      <w:bookmarkStart w:id="196" w:name="_Toc342428210"/>
      <w:bookmarkStart w:id="197" w:name="_Toc350365976"/>
      <w:bookmarkStart w:id="198" w:name="_Toc474264312"/>
      <w:bookmarkStart w:id="199" w:name="_Toc355508863"/>
      <w:r w:rsidRPr="00A344F1">
        <w:rPr>
          <w:rFonts w:eastAsia="Times New Roman"/>
          <w:noProof w:val="0"/>
        </w:rPr>
        <w:t>Inleiding</w:t>
      </w:r>
      <w:bookmarkEnd w:id="196"/>
      <w:bookmarkEnd w:id="197"/>
      <w:bookmarkEnd w:id="198"/>
      <w:bookmarkEnd w:id="199"/>
      <w:r w:rsidRPr="00A344F1">
        <w:rPr>
          <w:rFonts w:eastAsia="Times New Roman"/>
          <w:noProof w:val="0"/>
        </w:rPr>
        <w:t xml:space="preserve"> </w:t>
      </w:r>
    </w:p>
    <w:p w14:paraId="2F91B66E" w14:textId="77777777" w:rsidR="00A93E6A" w:rsidRPr="00A344F1" w:rsidRDefault="00A93E6A" w:rsidP="00A93E6A">
      <w:pPr>
        <w:rPr>
          <w:noProof w:val="0"/>
        </w:rPr>
      </w:pPr>
    </w:p>
    <w:p w14:paraId="04107920" w14:textId="77777777" w:rsidR="00A93E6A" w:rsidRPr="00A344F1" w:rsidRDefault="00A93E6A" w:rsidP="00A93E6A">
      <w:pPr>
        <w:rPr>
          <w:noProof w:val="0"/>
        </w:rPr>
      </w:pPr>
      <w:r w:rsidRPr="00A344F1">
        <w:rPr>
          <w:noProof w:val="0"/>
        </w:rPr>
        <w:t xml:space="preserve">Om het door </w:t>
      </w:r>
      <w:r w:rsidRPr="00A344F1">
        <w:rPr>
          <w:noProof w:val="0"/>
          <w:color w:val="FF0000"/>
        </w:rPr>
        <w:t>de eigen sportbond</w:t>
      </w:r>
      <w:r w:rsidRPr="00A344F1">
        <w:rPr>
          <w:noProof w:val="0"/>
        </w:rPr>
        <w:t xml:space="preserve"> </w:t>
      </w:r>
      <w:r w:rsidRPr="00A344F1">
        <w:rPr>
          <w:noProof w:val="0"/>
          <w:color w:val="FF0000"/>
        </w:rPr>
        <w:t>en</w:t>
      </w:r>
      <w:r w:rsidRPr="00A344F1">
        <w:rPr>
          <w:noProof w:val="0"/>
        </w:rPr>
        <w:t xml:space="preserve"> NOC*NSF erkende diploma </w:t>
      </w:r>
      <w:r w:rsidRPr="00A344F1">
        <w:rPr>
          <w:noProof w:val="0"/>
          <w:color w:val="FF0000"/>
        </w:rPr>
        <w:t xml:space="preserve">trainer-coach </w:t>
      </w:r>
      <w:r w:rsidRPr="00A344F1">
        <w:rPr>
          <w:noProof w:val="0"/>
        </w:rPr>
        <w:t xml:space="preserve">4 te behalen, moet je </w:t>
      </w:r>
      <w:r w:rsidRPr="00611A51">
        <w:rPr>
          <w:noProof w:val="0"/>
          <w:color w:val="FF0000"/>
        </w:rPr>
        <w:t>vijf</w:t>
      </w:r>
      <w:r w:rsidRPr="00A344F1">
        <w:rPr>
          <w:noProof w:val="0"/>
        </w:rPr>
        <w:t xml:space="preserve"> kerntaken op niveau 4 beheersen. Door met succes een proeve van bekwaamheid (PVB) af te leggen, toon je aan dat je een kerntaak beheerst. </w:t>
      </w:r>
    </w:p>
    <w:p w14:paraId="070367F7" w14:textId="77777777" w:rsidR="00A93E6A" w:rsidRPr="00A344F1" w:rsidRDefault="00A93E6A" w:rsidP="00A93E6A">
      <w:pPr>
        <w:pStyle w:val="Kop2"/>
        <w:numPr>
          <w:ilvl w:val="0"/>
          <w:numId w:val="37"/>
        </w:numPr>
        <w:rPr>
          <w:noProof w:val="0"/>
        </w:rPr>
      </w:pPr>
      <w:bookmarkStart w:id="200" w:name="_Toc342428211"/>
      <w:bookmarkStart w:id="201" w:name="_Toc350365977"/>
      <w:bookmarkStart w:id="202" w:name="_Toc474264313"/>
      <w:bookmarkStart w:id="203" w:name="_Toc355508864"/>
      <w:r w:rsidRPr="00A344F1">
        <w:rPr>
          <w:noProof w:val="0"/>
        </w:rPr>
        <w:t>Doelstelling</w:t>
      </w:r>
      <w:bookmarkEnd w:id="200"/>
      <w:bookmarkEnd w:id="201"/>
      <w:bookmarkEnd w:id="202"/>
      <w:bookmarkEnd w:id="203"/>
      <w:r w:rsidRPr="00A344F1">
        <w:rPr>
          <w:noProof w:val="0"/>
        </w:rPr>
        <w:t xml:space="preserve"> </w:t>
      </w:r>
    </w:p>
    <w:p w14:paraId="28B83012" w14:textId="77777777" w:rsidR="00A93E6A" w:rsidRPr="00A344F1" w:rsidRDefault="00A93E6A" w:rsidP="00A93E6A">
      <w:pPr>
        <w:rPr>
          <w:noProof w:val="0"/>
        </w:rPr>
      </w:pPr>
    </w:p>
    <w:p w14:paraId="3D18E500" w14:textId="77777777" w:rsidR="00A93E6A" w:rsidRPr="00A344F1" w:rsidRDefault="00A93E6A" w:rsidP="00A93E6A">
      <w:pPr>
        <w:rPr>
          <w:noProof w:val="0"/>
        </w:rPr>
      </w:pPr>
      <w:r w:rsidRPr="00A344F1">
        <w:rPr>
          <w:noProof w:val="0"/>
        </w:rPr>
        <w:t xml:space="preserve">Deze PVB heeft betrekking op kerntaak 4.5, het samenwerken met begeleidingsteam met begeleidingsteam en onderhouden van externe contacten. Met deze PVB toon je aan dat je: </w:t>
      </w:r>
    </w:p>
    <w:p w14:paraId="7F160F42" w14:textId="773A1B7C" w:rsidR="00A93E6A" w:rsidRPr="006A4686" w:rsidRDefault="006A4686" w:rsidP="00A93E6A">
      <w:pPr>
        <w:pStyle w:val="Opsomming"/>
        <w:rPr>
          <w:b/>
          <w:noProof w:val="0"/>
        </w:rPr>
      </w:pPr>
      <w:r w:rsidRPr="006A4686">
        <w:rPr>
          <w:b/>
          <w:noProof w:val="0"/>
        </w:rPr>
        <w:t xml:space="preserve">Begeleidingsteam </w:t>
      </w:r>
      <w:r w:rsidR="00A93E6A" w:rsidRPr="006A4686">
        <w:rPr>
          <w:b/>
          <w:noProof w:val="0"/>
        </w:rPr>
        <w:t>kunt begeleiden;</w:t>
      </w:r>
    </w:p>
    <w:p w14:paraId="0C544427" w14:textId="4E0213FF" w:rsidR="00A93E6A" w:rsidRPr="006A4686" w:rsidRDefault="006A4686" w:rsidP="00A93E6A">
      <w:pPr>
        <w:pStyle w:val="Opsomming"/>
        <w:rPr>
          <w:b/>
          <w:noProof w:val="0"/>
        </w:rPr>
      </w:pPr>
      <w:r w:rsidRPr="006A4686">
        <w:rPr>
          <w:b/>
          <w:noProof w:val="0"/>
        </w:rPr>
        <w:t xml:space="preserve">Specialisten </w:t>
      </w:r>
      <w:r w:rsidR="00A93E6A" w:rsidRPr="006A4686">
        <w:rPr>
          <w:b/>
          <w:noProof w:val="0"/>
        </w:rPr>
        <w:t>kunt raadplegen;</w:t>
      </w:r>
    </w:p>
    <w:p w14:paraId="17C7324F" w14:textId="0903CED8" w:rsidR="00A93E6A" w:rsidRPr="006A4686" w:rsidRDefault="006A4686" w:rsidP="00A93E6A">
      <w:pPr>
        <w:pStyle w:val="Opsomming"/>
        <w:rPr>
          <w:b/>
          <w:noProof w:val="0"/>
        </w:rPr>
      </w:pPr>
      <w:r w:rsidRPr="006A4686">
        <w:rPr>
          <w:b/>
          <w:noProof w:val="0"/>
        </w:rPr>
        <w:t xml:space="preserve">Contact </w:t>
      </w:r>
      <w:r w:rsidR="00A93E6A" w:rsidRPr="006A4686">
        <w:rPr>
          <w:b/>
          <w:noProof w:val="0"/>
        </w:rPr>
        <w:t xml:space="preserve">met media/externen kunt onderhouden. </w:t>
      </w:r>
    </w:p>
    <w:p w14:paraId="4FE1C5A2" w14:textId="77777777" w:rsidR="00A93E6A" w:rsidRPr="00A344F1" w:rsidRDefault="00A93E6A" w:rsidP="00A93E6A">
      <w:pPr>
        <w:pStyle w:val="Kop2"/>
        <w:numPr>
          <w:ilvl w:val="0"/>
          <w:numId w:val="37"/>
        </w:numPr>
        <w:rPr>
          <w:noProof w:val="0"/>
        </w:rPr>
      </w:pPr>
      <w:bookmarkStart w:id="204" w:name="_Toc342428212"/>
      <w:bookmarkStart w:id="205" w:name="_Toc350365978"/>
      <w:bookmarkStart w:id="206" w:name="_Toc474264314"/>
      <w:bookmarkStart w:id="207" w:name="_Toc355508865"/>
      <w:r w:rsidRPr="00A344F1">
        <w:rPr>
          <w:noProof w:val="0"/>
        </w:rPr>
        <w:t>Opdracht</w:t>
      </w:r>
      <w:bookmarkEnd w:id="204"/>
      <w:bookmarkEnd w:id="205"/>
      <w:bookmarkEnd w:id="206"/>
      <w:bookmarkEnd w:id="207"/>
    </w:p>
    <w:p w14:paraId="2367B5E3" w14:textId="77777777" w:rsidR="00A93E6A" w:rsidRPr="00A344F1" w:rsidRDefault="00A93E6A" w:rsidP="00A93E6A">
      <w:pPr>
        <w:rPr>
          <w:noProof w:val="0"/>
        </w:rPr>
      </w:pPr>
    </w:p>
    <w:p w14:paraId="5CB99DBB" w14:textId="77777777" w:rsidR="00A93E6A" w:rsidRPr="00A344F1" w:rsidRDefault="00A93E6A" w:rsidP="00A93E6A">
      <w:pPr>
        <w:rPr>
          <w:noProof w:val="0"/>
        </w:rPr>
      </w:pPr>
      <w:r w:rsidRPr="00A344F1">
        <w:rPr>
          <w:noProof w:val="0"/>
        </w:rPr>
        <w:t xml:space="preserve">De algemene opdracht voor deze PVB is: ‘Werk samen met een begeleidingsteam en onderhoud externe contacten’. Deze opdracht voer je uit aan de hand van drie deelopdrachten. </w:t>
      </w:r>
    </w:p>
    <w:p w14:paraId="57E4E7B9" w14:textId="77777777" w:rsidR="00A93E6A" w:rsidRPr="00A344F1" w:rsidRDefault="00A93E6A" w:rsidP="00A93E6A">
      <w:pPr>
        <w:rPr>
          <w:noProof w:val="0"/>
        </w:rPr>
      </w:pPr>
    </w:p>
    <w:p w14:paraId="039A876B" w14:textId="77777777" w:rsidR="00A93E6A" w:rsidRPr="00A344F1" w:rsidRDefault="00A93E6A" w:rsidP="00A93E6A">
      <w:pPr>
        <w:rPr>
          <w:noProof w:val="0"/>
        </w:rPr>
      </w:pPr>
      <w:r w:rsidRPr="00A344F1">
        <w:rPr>
          <w:noProof w:val="0"/>
        </w:rPr>
        <w:t>De drie deelopdrachten hebben betrekking op de werkprocessen:</w:t>
      </w:r>
    </w:p>
    <w:p w14:paraId="5A49B3DD" w14:textId="77777777" w:rsidR="00A93E6A" w:rsidRPr="006A4686" w:rsidRDefault="00A93E6A" w:rsidP="00A93E6A">
      <w:pPr>
        <w:pStyle w:val="Opsomming"/>
        <w:rPr>
          <w:b/>
          <w:noProof w:val="0"/>
        </w:rPr>
      </w:pPr>
      <w:r w:rsidRPr="006A4686">
        <w:rPr>
          <w:b/>
          <w:noProof w:val="0"/>
        </w:rPr>
        <w:t xml:space="preserve">4.5.1 Werkt samen met begeleidingsteam; </w:t>
      </w:r>
    </w:p>
    <w:p w14:paraId="588614A1" w14:textId="77777777" w:rsidR="00A93E6A" w:rsidRPr="006A4686" w:rsidRDefault="00A93E6A" w:rsidP="00A93E6A">
      <w:pPr>
        <w:pStyle w:val="Opsomming"/>
        <w:rPr>
          <w:b/>
          <w:noProof w:val="0"/>
        </w:rPr>
      </w:pPr>
      <w:r w:rsidRPr="006A4686">
        <w:rPr>
          <w:b/>
          <w:noProof w:val="0"/>
        </w:rPr>
        <w:t xml:space="preserve">4.5.2 Raadpleegt specialisten; </w:t>
      </w:r>
    </w:p>
    <w:p w14:paraId="2AD23B2F" w14:textId="77777777" w:rsidR="00A93E6A" w:rsidRPr="006A4686" w:rsidRDefault="00A93E6A" w:rsidP="00A93E6A">
      <w:pPr>
        <w:pStyle w:val="Opsomming"/>
        <w:rPr>
          <w:b/>
          <w:noProof w:val="0"/>
        </w:rPr>
      </w:pPr>
      <w:r w:rsidRPr="006A4686">
        <w:rPr>
          <w:b/>
          <w:noProof w:val="0"/>
        </w:rPr>
        <w:t xml:space="preserve">4.5.3 Onderhoudt contact met externen. </w:t>
      </w:r>
    </w:p>
    <w:p w14:paraId="5E35339E" w14:textId="77777777" w:rsidR="00A93E6A" w:rsidRPr="00A344F1" w:rsidRDefault="00A93E6A" w:rsidP="00A93E6A">
      <w:pPr>
        <w:pStyle w:val="Kop2"/>
        <w:numPr>
          <w:ilvl w:val="0"/>
          <w:numId w:val="37"/>
        </w:numPr>
        <w:rPr>
          <w:noProof w:val="0"/>
        </w:rPr>
      </w:pPr>
      <w:bookmarkStart w:id="208" w:name="_Toc342428213"/>
      <w:bookmarkStart w:id="209" w:name="_Toc350365979"/>
      <w:bookmarkStart w:id="210" w:name="_Toc474264315"/>
      <w:bookmarkStart w:id="211" w:name="_Toc355508866"/>
      <w:r w:rsidRPr="00A344F1">
        <w:rPr>
          <w:noProof w:val="0"/>
        </w:rPr>
        <w:t>Eisen voor toelating PVB</w:t>
      </w:r>
      <w:bookmarkEnd w:id="208"/>
      <w:bookmarkEnd w:id="209"/>
      <w:bookmarkEnd w:id="210"/>
      <w:bookmarkEnd w:id="211"/>
      <w:r w:rsidRPr="00A344F1">
        <w:rPr>
          <w:noProof w:val="0"/>
        </w:rPr>
        <w:t xml:space="preserve"> </w:t>
      </w:r>
    </w:p>
    <w:p w14:paraId="3A0A216B" w14:textId="77777777" w:rsidR="00A93E6A" w:rsidRPr="00A344F1" w:rsidRDefault="00A93E6A" w:rsidP="00A93E6A">
      <w:pPr>
        <w:rPr>
          <w:noProof w:val="0"/>
        </w:rPr>
      </w:pPr>
    </w:p>
    <w:p w14:paraId="31B0EABA" w14:textId="77777777" w:rsidR="00A93E6A" w:rsidRPr="00A344F1" w:rsidRDefault="00A93E6A" w:rsidP="00A93E6A">
      <w:pPr>
        <w:rPr>
          <w:noProof w:val="0"/>
        </w:rPr>
      </w:pPr>
      <w:r w:rsidRPr="00A344F1">
        <w:rPr>
          <w:noProof w:val="0"/>
        </w:rPr>
        <w:t xml:space="preserve">Je kan je portfolio ter beoordeling aanbieden als je voldoet aan de volgende eisen: </w:t>
      </w:r>
    </w:p>
    <w:p w14:paraId="6B29A7C7" w14:textId="41E0CCCD" w:rsidR="00A93E6A" w:rsidRPr="006A4686" w:rsidRDefault="006A4686" w:rsidP="00A93E6A">
      <w:pPr>
        <w:pStyle w:val="Opsomming"/>
        <w:rPr>
          <w:b/>
          <w:noProof w:val="0"/>
        </w:rPr>
      </w:pPr>
      <w:r w:rsidRPr="006A4686">
        <w:rPr>
          <w:b/>
          <w:noProof w:val="0"/>
        </w:rPr>
        <w:t xml:space="preserve">Je </w:t>
      </w:r>
      <w:r w:rsidR="00A93E6A" w:rsidRPr="006A4686">
        <w:rPr>
          <w:b/>
          <w:noProof w:val="0"/>
        </w:rPr>
        <w:t xml:space="preserve">bent minstens </w:t>
      </w:r>
      <w:r w:rsidR="00A93E6A" w:rsidRPr="006A4686">
        <w:rPr>
          <w:b/>
          <w:noProof w:val="0"/>
          <w:color w:val="FF0000"/>
        </w:rPr>
        <w:t>18</w:t>
      </w:r>
      <w:r w:rsidR="00A93E6A" w:rsidRPr="006A4686">
        <w:rPr>
          <w:b/>
          <w:noProof w:val="0"/>
        </w:rPr>
        <w:t xml:space="preserve"> jaar oud;</w:t>
      </w:r>
    </w:p>
    <w:p w14:paraId="38165EB3" w14:textId="5325A238" w:rsidR="00A93E6A" w:rsidRPr="006A4686" w:rsidRDefault="006A4686" w:rsidP="00A93E6A">
      <w:pPr>
        <w:pStyle w:val="Opsomming"/>
        <w:rPr>
          <w:b/>
          <w:noProof w:val="0"/>
          <w:color w:val="FF0000"/>
        </w:rPr>
      </w:pPr>
      <w:r w:rsidRPr="006A4686">
        <w:rPr>
          <w:b/>
          <w:noProof w:val="0"/>
          <w:color w:val="FF0000"/>
        </w:rPr>
        <w:t xml:space="preserve">Je </w:t>
      </w:r>
      <w:r w:rsidR="00A93E6A" w:rsidRPr="006A4686">
        <w:rPr>
          <w:b/>
          <w:noProof w:val="0"/>
          <w:color w:val="FF0000"/>
        </w:rPr>
        <w:t xml:space="preserve">hebt het diploma trainer-coach 3; </w:t>
      </w:r>
    </w:p>
    <w:p w14:paraId="4D3BD7F6" w14:textId="0AE8B4EF" w:rsidR="00A93E6A" w:rsidRPr="006A4686" w:rsidRDefault="006A4686" w:rsidP="00A93E6A">
      <w:pPr>
        <w:pStyle w:val="Opsomming"/>
        <w:rPr>
          <w:b/>
          <w:noProof w:val="0"/>
          <w:color w:val="FF0000"/>
        </w:rPr>
      </w:pPr>
      <w:r w:rsidRPr="006A4686">
        <w:rPr>
          <w:b/>
          <w:noProof w:val="0"/>
          <w:color w:val="FF0000"/>
        </w:rPr>
        <w:t xml:space="preserve">Je </w:t>
      </w:r>
      <w:r w:rsidR="00A93E6A" w:rsidRPr="006A4686">
        <w:rPr>
          <w:b/>
          <w:noProof w:val="0"/>
          <w:color w:val="FF0000"/>
        </w:rPr>
        <w:t>bent lid van de bond;</w:t>
      </w:r>
    </w:p>
    <w:p w14:paraId="0BD8D788" w14:textId="69E90FB1" w:rsidR="00A93E6A" w:rsidRPr="006A4686" w:rsidRDefault="006A4686" w:rsidP="00A93E6A">
      <w:pPr>
        <w:pStyle w:val="Opsomming"/>
        <w:rPr>
          <w:b/>
          <w:noProof w:val="0"/>
          <w:color w:val="FF0000"/>
        </w:rPr>
      </w:pPr>
      <w:r w:rsidRPr="006A4686">
        <w:rPr>
          <w:b/>
          <w:noProof w:val="0"/>
          <w:color w:val="FF0000"/>
        </w:rPr>
        <w:t xml:space="preserve">Je </w:t>
      </w:r>
      <w:r w:rsidR="00A93E6A" w:rsidRPr="006A4686">
        <w:rPr>
          <w:b/>
          <w:noProof w:val="0"/>
          <w:color w:val="FF0000"/>
        </w:rPr>
        <w:t xml:space="preserve">beschikt over </w:t>
      </w:r>
      <w:r w:rsidR="008D2E40">
        <w:rPr>
          <w:b/>
          <w:noProof w:val="0"/>
          <w:color w:val="FF0000"/>
        </w:rPr>
        <w:t>kwalificatie …</w:t>
      </w:r>
      <w:r w:rsidR="00A93E6A" w:rsidRPr="006A4686">
        <w:rPr>
          <w:b/>
          <w:noProof w:val="0"/>
          <w:color w:val="FF0000"/>
        </w:rPr>
        <w:t xml:space="preserve"> deelkwalificat</w:t>
      </w:r>
      <w:r w:rsidR="008D2E40">
        <w:rPr>
          <w:b/>
          <w:noProof w:val="0"/>
          <w:color w:val="FF0000"/>
        </w:rPr>
        <w:t>ies en/of eigen vaardigheden …</w:t>
      </w:r>
      <w:r w:rsidR="00A93E6A" w:rsidRPr="006A4686">
        <w:rPr>
          <w:b/>
          <w:noProof w:val="0"/>
          <w:color w:val="FF0000"/>
        </w:rPr>
        <w:t>;</w:t>
      </w:r>
    </w:p>
    <w:p w14:paraId="18D123BF" w14:textId="2B342781" w:rsidR="00A93E6A" w:rsidRPr="006A4686" w:rsidRDefault="006A4686" w:rsidP="00A93E6A">
      <w:pPr>
        <w:pStyle w:val="Opsomming"/>
        <w:rPr>
          <w:b/>
          <w:noProof w:val="0"/>
          <w:color w:val="FF0000"/>
        </w:rPr>
      </w:pPr>
      <w:r w:rsidRPr="006A4686">
        <w:rPr>
          <w:b/>
          <w:noProof w:val="0"/>
          <w:color w:val="FF0000"/>
        </w:rPr>
        <w:t xml:space="preserve">Je </w:t>
      </w:r>
      <w:r w:rsidR="00A93E6A" w:rsidRPr="006A4686">
        <w:rPr>
          <w:b/>
          <w:noProof w:val="0"/>
          <w:color w:val="FF0000"/>
        </w:rPr>
        <w:t>hebt het inschrijfgeld voor de PVB betaald.</w:t>
      </w:r>
    </w:p>
    <w:p w14:paraId="2A5517BA" w14:textId="77777777" w:rsidR="00A93E6A" w:rsidRPr="00A344F1" w:rsidRDefault="00A93E6A" w:rsidP="00A93E6A">
      <w:pPr>
        <w:pStyle w:val="Kop2"/>
        <w:numPr>
          <w:ilvl w:val="0"/>
          <w:numId w:val="37"/>
        </w:numPr>
        <w:rPr>
          <w:noProof w:val="0"/>
        </w:rPr>
      </w:pPr>
      <w:bookmarkStart w:id="212" w:name="_Toc342428214"/>
      <w:bookmarkStart w:id="213" w:name="_Toc350365980"/>
      <w:bookmarkStart w:id="214" w:name="_Toc474264316"/>
      <w:bookmarkStart w:id="215" w:name="_Toc355508867"/>
      <w:r w:rsidRPr="00A344F1">
        <w:rPr>
          <w:noProof w:val="0"/>
        </w:rPr>
        <w:t>Onderdelen PVB</w:t>
      </w:r>
      <w:bookmarkEnd w:id="212"/>
      <w:bookmarkEnd w:id="213"/>
      <w:bookmarkEnd w:id="214"/>
      <w:bookmarkEnd w:id="215"/>
      <w:r w:rsidRPr="00A344F1">
        <w:rPr>
          <w:noProof w:val="0"/>
        </w:rPr>
        <w:t xml:space="preserve"> </w:t>
      </w:r>
    </w:p>
    <w:p w14:paraId="1D7BFD09" w14:textId="77777777" w:rsidR="00A93E6A" w:rsidRPr="00A344F1" w:rsidRDefault="00A93E6A" w:rsidP="00A93E6A">
      <w:pPr>
        <w:rPr>
          <w:noProof w:val="0"/>
        </w:rPr>
      </w:pPr>
    </w:p>
    <w:p w14:paraId="38A6FA2B" w14:textId="77777777" w:rsidR="00A93E6A" w:rsidRPr="00A344F1" w:rsidRDefault="00A93E6A" w:rsidP="00A93E6A">
      <w:pPr>
        <w:rPr>
          <w:noProof w:val="0"/>
        </w:rPr>
      </w:pPr>
      <w:r w:rsidRPr="00A344F1">
        <w:rPr>
          <w:noProof w:val="0"/>
        </w:rPr>
        <w:t xml:space="preserve">De PVB bestaat uit een portfoliobeoordeling. Een portfoliobeoordeling bestaat uit een beoordeling van het portfolio </w:t>
      </w:r>
      <w:r w:rsidRPr="00A344F1">
        <w:rPr>
          <w:noProof w:val="0"/>
          <w:color w:val="FF0000"/>
        </w:rPr>
        <w:t xml:space="preserve">en een aanvullend reflectie-interview </w:t>
      </w:r>
      <w:r w:rsidRPr="00A344F1">
        <w:rPr>
          <w:noProof w:val="0"/>
        </w:rPr>
        <w:t xml:space="preserve">door de PVB-beoordelaar. </w:t>
      </w:r>
      <w:r w:rsidRPr="00A344F1">
        <w:rPr>
          <w:noProof w:val="0"/>
          <w:color w:val="FF0000"/>
        </w:rPr>
        <w:t>Een reflectie-interview duurt maximaal 30 minuten.</w:t>
      </w:r>
      <w:r w:rsidRPr="00A344F1">
        <w:rPr>
          <w:noProof w:val="0"/>
        </w:rPr>
        <w:t xml:space="preserve"> </w:t>
      </w:r>
    </w:p>
    <w:p w14:paraId="78D80A6D" w14:textId="77777777" w:rsidR="00A93E6A" w:rsidRPr="00A344F1" w:rsidRDefault="00A93E6A" w:rsidP="00A93E6A">
      <w:pPr>
        <w:rPr>
          <w:noProof w:val="0"/>
        </w:rPr>
      </w:pPr>
    </w:p>
    <w:p w14:paraId="1314EA64" w14:textId="77777777" w:rsidR="00A93E6A" w:rsidRPr="00A344F1" w:rsidRDefault="00A93E6A" w:rsidP="00A93E6A">
      <w:pPr>
        <w:rPr>
          <w:noProof w:val="0"/>
        </w:rPr>
      </w:pPr>
      <w:r w:rsidRPr="00A344F1">
        <w:rPr>
          <w:noProof w:val="0"/>
        </w:rPr>
        <w:t xml:space="preserve">De beoordelingscriteria staan in het protocol van PVB 4.5. </w:t>
      </w:r>
    </w:p>
    <w:p w14:paraId="2470BC4C" w14:textId="77777777" w:rsidR="00A93E6A" w:rsidRPr="00A344F1" w:rsidRDefault="00A93E6A" w:rsidP="00A93E6A">
      <w:pPr>
        <w:pStyle w:val="Kop2"/>
        <w:numPr>
          <w:ilvl w:val="0"/>
          <w:numId w:val="37"/>
        </w:numPr>
        <w:rPr>
          <w:noProof w:val="0"/>
        </w:rPr>
      </w:pPr>
      <w:bookmarkStart w:id="216" w:name="_Toc342428215"/>
      <w:bookmarkStart w:id="217" w:name="_Toc350365981"/>
      <w:bookmarkStart w:id="218" w:name="_Toc474264317"/>
      <w:bookmarkStart w:id="219" w:name="_Toc355508868"/>
      <w:r w:rsidRPr="00A344F1">
        <w:rPr>
          <w:noProof w:val="0"/>
        </w:rPr>
        <w:t>Afnamecondities</w:t>
      </w:r>
      <w:bookmarkEnd w:id="216"/>
      <w:bookmarkEnd w:id="217"/>
      <w:bookmarkEnd w:id="218"/>
      <w:bookmarkEnd w:id="219"/>
      <w:r w:rsidRPr="00A344F1">
        <w:rPr>
          <w:noProof w:val="0"/>
        </w:rPr>
        <w:t xml:space="preserve"> </w:t>
      </w:r>
    </w:p>
    <w:p w14:paraId="13F46B68" w14:textId="77777777" w:rsidR="00A93E6A" w:rsidRPr="00A344F1" w:rsidRDefault="00A93E6A" w:rsidP="00A93E6A">
      <w:pPr>
        <w:rPr>
          <w:noProof w:val="0"/>
        </w:rPr>
      </w:pPr>
    </w:p>
    <w:p w14:paraId="22C92650" w14:textId="3CCB438F" w:rsidR="000A431A" w:rsidRDefault="00A93E6A" w:rsidP="00A93E6A">
      <w:pPr>
        <w:rPr>
          <w:noProof w:val="0"/>
          <w:color w:val="FF0000"/>
        </w:rPr>
      </w:pPr>
      <w:r w:rsidRPr="00A344F1">
        <w:rPr>
          <w:noProof w:val="0"/>
        </w:rPr>
        <w:t xml:space="preserve">Je werkt samen met een begeleidingsteam en je onderhoudt externe contacten gericht op </w:t>
      </w:r>
      <w:r w:rsidRPr="00A344F1">
        <w:rPr>
          <w:noProof w:val="0"/>
          <w:color w:val="FF0000"/>
        </w:rPr>
        <w:t xml:space="preserve">een vereniging/organisatie die sporters heeft op topregionaal of subtopnationaal niveau. </w:t>
      </w:r>
    </w:p>
    <w:p w14:paraId="5CEBA528" w14:textId="77777777" w:rsidR="000A431A" w:rsidRDefault="000A431A">
      <w:pPr>
        <w:spacing w:after="200"/>
        <w:rPr>
          <w:noProof w:val="0"/>
          <w:color w:val="FF0000"/>
        </w:rPr>
      </w:pPr>
      <w:r>
        <w:rPr>
          <w:noProof w:val="0"/>
          <w:color w:val="FF0000"/>
        </w:rPr>
        <w:br w:type="page"/>
      </w:r>
    </w:p>
    <w:p w14:paraId="19CF8103" w14:textId="77777777" w:rsidR="00A93E6A" w:rsidRPr="00A344F1" w:rsidRDefault="00A93E6A" w:rsidP="00A93E6A">
      <w:pPr>
        <w:pStyle w:val="Kop2"/>
        <w:numPr>
          <w:ilvl w:val="0"/>
          <w:numId w:val="37"/>
        </w:numPr>
        <w:rPr>
          <w:noProof w:val="0"/>
        </w:rPr>
      </w:pPr>
      <w:bookmarkStart w:id="220" w:name="_Toc342428216"/>
      <w:bookmarkStart w:id="221" w:name="_Toc350365982"/>
      <w:bookmarkStart w:id="222" w:name="_Toc474264318"/>
      <w:bookmarkStart w:id="223" w:name="_Toc355508869"/>
      <w:r w:rsidRPr="00A344F1">
        <w:rPr>
          <w:noProof w:val="0"/>
        </w:rPr>
        <w:lastRenderedPageBreak/>
        <w:t>Richtlijnen</w:t>
      </w:r>
      <w:bookmarkEnd w:id="220"/>
      <w:bookmarkEnd w:id="221"/>
      <w:bookmarkEnd w:id="222"/>
      <w:bookmarkEnd w:id="223"/>
      <w:r w:rsidRPr="00A344F1">
        <w:rPr>
          <w:noProof w:val="0"/>
        </w:rPr>
        <w:t xml:space="preserve"> </w:t>
      </w:r>
    </w:p>
    <w:p w14:paraId="48952189" w14:textId="77777777" w:rsidR="00A93E6A" w:rsidRPr="00A344F1" w:rsidRDefault="00A93E6A" w:rsidP="00A93E6A">
      <w:pPr>
        <w:rPr>
          <w:noProof w:val="0"/>
        </w:rPr>
      </w:pPr>
    </w:p>
    <w:p w14:paraId="1C346F9F" w14:textId="77777777" w:rsidR="00A93E6A" w:rsidRPr="00A344F1" w:rsidRDefault="00A93E6A" w:rsidP="00A93E6A">
      <w:pPr>
        <w:pStyle w:val="Kop5"/>
        <w:numPr>
          <w:ilvl w:val="1"/>
          <w:numId w:val="37"/>
        </w:numPr>
        <w:rPr>
          <w:noProof w:val="0"/>
        </w:rPr>
      </w:pPr>
      <w:r w:rsidRPr="00A344F1">
        <w:rPr>
          <w:noProof w:val="0"/>
        </w:rPr>
        <w:t>Informatie</w:t>
      </w:r>
    </w:p>
    <w:p w14:paraId="22AADAFD" w14:textId="77777777" w:rsidR="00A93E6A" w:rsidRPr="00A344F1" w:rsidRDefault="00A93E6A" w:rsidP="00A93E6A">
      <w:pPr>
        <w:rPr>
          <w:noProof w:val="0"/>
        </w:rPr>
      </w:pPr>
    </w:p>
    <w:p w14:paraId="0F9FE68B" w14:textId="77777777" w:rsidR="00A93E6A" w:rsidRPr="00A344F1" w:rsidRDefault="00A93E6A" w:rsidP="00A93E6A">
      <w:pPr>
        <w:rPr>
          <w:noProof w:val="0"/>
          <w:color w:val="FF0000"/>
        </w:rPr>
      </w:pPr>
      <w:r w:rsidRPr="00A344F1">
        <w:rPr>
          <w:noProof w:val="0"/>
        </w:rPr>
        <w:t xml:space="preserve">Informatie over de PVB staat in deze PVB-beschrijving, het toetsplan voor kwalificatie trainer-coach 4 en het Toetsreglement sport. Deze documenten zijn te vinden op </w:t>
      </w:r>
      <w:r w:rsidRPr="00A344F1">
        <w:rPr>
          <w:rStyle w:val="Standaard1roodChar"/>
          <w:rFonts w:eastAsiaTheme="minorHAnsi"/>
          <w:noProof w:val="0"/>
        </w:rPr>
        <w:t>www. ...</w:t>
      </w:r>
      <w:r>
        <w:rPr>
          <w:rStyle w:val="Standaard1roodChar"/>
          <w:rFonts w:eastAsiaTheme="minorHAnsi"/>
          <w:noProof w:val="0"/>
        </w:rPr>
        <w:t xml:space="preserve"> </w:t>
      </w:r>
      <w:r w:rsidRPr="00A344F1">
        <w:rPr>
          <w:rStyle w:val="Standaard1roodChar"/>
          <w:rFonts w:eastAsiaTheme="minorHAnsi"/>
          <w:noProof w:val="0"/>
        </w:rPr>
        <w:t>.nl</w:t>
      </w:r>
      <w:r w:rsidRPr="00A344F1">
        <w:rPr>
          <w:noProof w:val="0"/>
          <w:color w:val="FF0000"/>
        </w:rPr>
        <w:t xml:space="preserve">. </w:t>
      </w:r>
    </w:p>
    <w:p w14:paraId="045C12AE" w14:textId="77777777" w:rsidR="00A93E6A" w:rsidRPr="00A344F1" w:rsidRDefault="00A93E6A" w:rsidP="00A93E6A">
      <w:pPr>
        <w:pStyle w:val="Standaard1"/>
      </w:pPr>
    </w:p>
    <w:p w14:paraId="5B4548D1" w14:textId="77777777" w:rsidR="00A93E6A" w:rsidRPr="00A344F1" w:rsidRDefault="00A93E6A" w:rsidP="00A93E6A">
      <w:pPr>
        <w:pStyle w:val="Kop5"/>
        <w:numPr>
          <w:ilvl w:val="1"/>
          <w:numId w:val="37"/>
        </w:numPr>
        <w:rPr>
          <w:noProof w:val="0"/>
        </w:rPr>
      </w:pPr>
      <w:r w:rsidRPr="00A344F1">
        <w:rPr>
          <w:noProof w:val="0"/>
        </w:rPr>
        <w:t>Inschrijvingsprocedure</w:t>
      </w:r>
    </w:p>
    <w:p w14:paraId="0C076F31" w14:textId="77777777" w:rsidR="00A93E6A" w:rsidRPr="00A344F1" w:rsidRDefault="00A93E6A" w:rsidP="00A93E6A">
      <w:pPr>
        <w:rPr>
          <w:noProof w:val="0"/>
        </w:rPr>
      </w:pPr>
    </w:p>
    <w:p w14:paraId="1441688B" w14:textId="77777777" w:rsidR="00A93E6A" w:rsidRPr="00A344F1" w:rsidRDefault="00A93E6A" w:rsidP="00A93E6A">
      <w:pPr>
        <w:rPr>
          <w:noProof w:val="0"/>
        </w:rPr>
      </w:pPr>
      <w:r w:rsidRPr="00A344F1">
        <w:rPr>
          <w:noProof w:val="0"/>
        </w:rPr>
        <w:t xml:space="preserve">Je schrijft je in voor de PVB door </w:t>
      </w:r>
      <w:r w:rsidRPr="00A344F1">
        <w:rPr>
          <w:noProof w:val="0"/>
          <w:color w:val="FF0000"/>
        </w:rPr>
        <w:t>het portfolio naar het bondsbureau te versturen</w:t>
      </w:r>
      <w:r w:rsidRPr="00A344F1">
        <w:rPr>
          <w:noProof w:val="0"/>
        </w:rPr>
        <w:t xml:space="preserve">. De toetsingscommissie bevestigt schriftelijk </w:t>
      </w:r>
      <w:r w:rsidRPr="00A344F1">
        <w:rPr>
          <w:noProof w:val="0"/>
          <w:color w:val="FF0000"/>
        </w:rPr>
        <w:t>de ontvangst van het portfolio en bevestigt daarmee</w:t>
      </w:r>
      <w:r w:rsidRPr="00A344F1">
        <w:rPr>
          <w:noProof w:val="0"/>
        </w:rPr>
        <w:t xml:space="preserve"> de inschrijving voor de PVB.</w:t>
      </w:r>
    </w:p>
    <w:p w14:paraId="2C5469C0" w14:textId="77777777" w:rsidR="00A93E6A" w:rsidRPr="00A344F1" w:rsidRDefault="00A93E6A" w:rsidP="00A93E6A">
      <w:pPr>
        <w:pStyle w:val="Standaard1"/>
      </w:pPr>
    </w:p>
    <w:p w14:paraId="3D69A8A4" w14:textId="77777777" w:rsidR="00A93E6A" w:rsidRPr="00A344F1" w:rsidRDefault="00A93E6A" w:rsidP="00A93E6A">
      <w:pPr>
        <w:pStyle w:val="Kop5"/>
        <w:numPr>
          <w:ilvl w:val="1"/>
          <w:numId w:val="37"/>
        </w:numPr>
        <w:rPr>
          <w:noProof w:val="0"/>
        </w:rPr>
      </w:pPr>
      <w:r w:rsidRPr="00A344F1">
        <w:rPr>
          <w:noProof w:val="0"/>
        </w:rPr>
        <w:t>Voorbereiding kandidaat</w:t>
      </w:r>
    </w:p>
    <w:p w14:paraId="197776C5" w14:textId="77777777" w:rsidR="00A93E6A" w:rsidRPr="00A344F1" w:rsidRDefault="00A93E6A" w:rsidP="00A93E6A">
      <w:pPr>
        <w:rPr>
          <w:noProof w:val="0"/>
        </w:rPr>
      </w:pPr>
    </w:p>
    <w:p w14:paraId="17141938" w14:textId="77777777" w:rsidR="00A93E6A" w:rsidRPr="00A344F1" w:rsidRDefault="00A93E6A" w:rsidP="00A93E6A">
      <w:pPr>
        <w:rPr>
          <w:noProof w:val="0"/>
        </w:rPr>
      </w:pPr>
      <w:r w:rsidRPr="00A344F1">
        <w:rPr>
          <w:noProof w:val="0"/>
        </w:rPr>
        <w:t>Voor de portfoliobeoordeling wordt geen voorbereiding van je verwacht.</w:t>
      </w:r>
    </w:p>
    <w:p w14:paraId="79182EEA" w14:textId="77777777" w:rsidR="00A93E6A" w:rsidRPr="00A344F1" w:rsidRDefault="00A93E6A" w:rsidP="00A93E6A">
      <w:pPr>
        <w:pStyle w:val="Standaard1rood"/>
      </w:pPr>
    </w:p>
    <w:p w14:paraId="2FCCC257" w14:textId="77777777" w:rsidR="00A93E6A" w:rsidRPr="00A344F1" w:rsidRDefault="00A93E6A" w:rsidP="00A93E6A">
      <w:pPr>
        <w:pStyle w:val="Kop5"/>
        <w:numPr>
          <w:ilvl w:val="1"/>
          <w:numId w:val="37"/>
        </w:numPr>
        <w:rPr>
          <w:noProof w:val="0"/>
        </w:rPr>
      </w:pPr>
      <w:r w:rsidRPr="00A344F1">
        <w:rPr>
          <w:noProof w:val="0"/>
        </w:rPr>
        <w:t>PVB-beoordelaar</w:t>
      </w:r>
    </w:p>
    <w:p w14:paraId="5D485CD8" w14:textId="77777777" w:rsidR="00A93E6A" w:rsidRPr="00A344F1" w:rsidRDefault="00A93E6A" w:rsidP="00A93E6A">
      <w:pPr>
        <w:rPr>
          <w:noProof w:val="0"/>
        </w:rPr>
      </w:pPr>
    </w:p>
    <w:p w14:paraId="3C1EB11F" w14:textId="77777777" w:rsidR="00A93E6A" w:rsidRPr="000A431A" w:rsidRDefault="00A93E6A" w:rsidP="000A431A">
      <w:r w:rsidRPr="000A431A">
        <w:t xml:space="preserve">De PVB wordt afgenomen door </w:t>
      </w:r>
      <w:r w:rsidRPr="000A431A">
        <w:rPr>
          <w:color w:val="FF0000"/>
        </w:rPr>
        <w:t xml:space="preserve">één </w:t>
      </w:r>
      <w:r w:rsidRPr="000A431A">
        <w:t xml:space="preserve">PVB-beoordelaar. De PVB-beoordelaar wordt aangewezen door de toetsingscommissie van de </w:t>
      </w:r>
      <w:r w:rsidRPr="000A431A">
        <w:rPr>
          <w:color w:val="FF0000"/>
        </w:rPr>
        <w:t>sportbond. Indien voor meerdere PVB-beoordelaars wordt gekozen, dan moeten ze ieder voor zich en zonder overleg tot een beoordeling komen.</w:t>
      </w:r>
    </w:p>
    <w:p w14:paraId="007DC643" w14:textId="77777777" w:rsidR="00A93E6A" w:rsidRPr="00A344F1" w:rsidRDefault="00A93E6A" w:rsidP="00A93E6A">
      <w:pPr>
        <w:pStyle w:val="Standaard1rood"/>
      </w:pPr>
    </w:p>
    <w:p w14:paraId="742B9D34" w14:textId="77777777" w:rsidR="00A93E6A" w:rsidRPr="00A344F1" w:rsidRDefault="00A93E6A" w:rsidP="00A93E6A">
      <w:pPr>
        <w:pStyle w:val="Kop5"/>
        <w:numPr>
          <w:ilvl w:val="1"/>
          <w:numId w:val="37"/>
        </w:numPr>
        <w:rPr>
          <w:noProof w:val="0"/>
        </w:rPr>
      </w:pPr>
      <w:r w:rsidRPr="00A344F1">
        <w:rPr>
          <w:noProof w:val="0"/>
        </w:rPr>
        <w:t>Beoordelingen</w:t>
      </w:r>
    </w:p>
    <w:p w14:paraId="483ABBD1" w14:textId="77777777" w:rsidR="00A93E6A" w:rsidRPr="00A344F1" w:rsidRDefault="00A93E6A" w:rsidP="00A93E6A">
      <w:pPr>
        <w:rPr>
          <w:noProof w:val="0"/>
        </w:rPr>
      </w:pPr>
    </w:p>
    <w:p w14:paraId="104423E9" w14:textId="77777777" w:rsidR="00A93E6A" w:rsidRPr="00A344F1" w:rsidRDefault="00A93E6A" w:rsidP="00A93E6A">
      <w:pPr>
        <w:rPr>
          <w:noProof w:val="0"/>
          <w:color w:val="FF0000"/>
        </w:rPr>
      </w:pPr>
      <w:r>
        <w:rPr>
          <w:noProof w:val="0"/>
        </w:rPr>
        <w:t>De b</w:t>
      </w:r>
      <w:r w:rsidRPr="00A344F1">
        <w:rPr>
          <w:noProof w:val="0"/>
        </w:rPr>
        <w:t xml:space="preserve">eoordeling gebeurt aan de hand van de beoordelingscriteria die zijn opgenomen in het protocol. De beoordelingscriteria zijn geclusterd op basis van de werkprocessen. </w:t>
      </w:r>
    </w:p>
    <w:p w14:paraId="21225319" w14:textId="77777777" w:rsidR="00A93E6A" w:rsidRPr="00A344F1" w:rsidRDefault="00A93E6A" w:rsidP="00A93E6A">
      <w:pPr>
        <w:pStyle w:val="Standaard1"/>
      </w:pPr>
    </w:p>
    <w:p w14:paraId="3CDABB6D" w14:textId="77777777" w:rsidR="00A93E6A" w:rsidRPr="00A344F1" w:rsidRDefault="00A93E6A" w:rsidP="00A93E6A">
      <w:pPr>
        <w:pStyle w:val="Kop5"/>
        <w:numPr>
          <w:ilvl w:val="1"/>
          <w:numId w:val="37"/>
        </w:numPr>
        <w:rPr>
          <w:noProof w:val="0"/>
        </w:rPr>
      </w:pPr>
      <w:r w:rsidRPr="00A344F1">
        <w:rPr>
          <w:noProof w:val="0"/>
        </w:rPr>
        <w:t>Normering</w:t>
      </w:r>
    </w:p>
    <w:p w14:paraId="2E551A2B" w14:textId="77777777" w:rsidR="00A93E6A" w:rsidRPr="00A344F1" w:rsidRDefault="00A93E6A" w:rsidP="00A93E6A">
      <w:pPr>
        <w:rPr>
          <w:noProof w:val="0"/>
        </w:rPr>
      </w:pPr>
    </w:p>
    <w:p w14:paraId="11D9A7BC" w14:textId="77777777" w:rsidR="00A93E6A" w:rsidRPr="00A344F1" w:rsidRDefault="00A93E6A" w:rsidP="00A93E6A">
      <w:pPr>
        <w:rPr>
          <w:noProof w:val="0"/>
        </w:rPr>
      </w:pPr>
      <w:r w:rsidRPr="00A344F1">
        <w:rPr>
          <w:noProof w:val="0"/>
        </w:rPr>
        <w:t>Om te slagen moet de portfoliobeoordeling voldoende zijn. Het portfolio is voldoende als</w:t>
      </w:r>
      <w:r w:rsidRPr="00A344F1">
        <w:rPr>
          <w:noProof w:val="0"/>
          <w:color w:val="FF0000"/>
        </w:rPr>
        <w:t xml:space="preserve"> </w:t>
      </w:r>
      <w:r w:rsidRPr="00A344F1">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A344F1">
        <w:rPr>
          <w:noProof w:val="0"/>
        </w:rPr>
        <w:t>is gescoord.</w:t>
      </w:r>
    </w:p>
    <w:p w14:paraId="66048F0B" w14:textId="77777777" w:rsidR="00A93E6A" w:rsidRPr="00A344F1" w:rsidRDefault="00A93E6A" w:rsidP="00A93E6A">
      <w:pPr>
        <w:pStyle w:val="Standaard1"/>
        <w:rPr>
          <w:color w:val="FF0000"/>
        </w:rPr>
      </w:pPr>
    </w:p>
    <w:p w14:paraId="57F0783B" w14:textId="77777777" w:rsidR="00A93E6A" w:rsidRPr="00A344F1" w:rsidRDefault="00A93E6A" w:rsidP="00A93E6A">
      <w:pPr>
        <w:pStyle w:val="Kop5"/>
        <w:numPr>
          <w:ilvl w:val="1"/>
          <w:numId w:val="37"/>
        </w:numPr>
        <w:rPr>
          <w:noProof w:val="0"/>
        </w:rPr>
      </w:pPr>
      <w:r w:rsidRPr="00A344F1">
        <w:rPr>
          <w:noProof w:val="0"/>
        </w:rPr>
        <w:t>Uitslag</w:t>
      </w:r>
    </w:p>
    <w:p w14:paraId="3F41441A" w14:textId="77777777" w:rsidR="00A93E6A" w:rsidRPr="00A344F1" w:rsidRDefault="00A93E6A" w:rsidP="00A93E6A">
      <w:pPr>
        <w:rPr>
          <w:noProof w:val="0"/>
        </w:rPr>
      </w:pPr>
    </w:p>
    <w:p w14:paraId="45DE7D06" w14:textId="77777777" w:rsidR="00A93E6A" w:rsidRPr="00A344F1" w:rsidRDefault="00A93E6A" w:rsidP="00A93E6A">
      <w:pPr>
        <w:rPr>
          <w:noProof w:val="0"/>
        </w:rPr>
      </w:pPr>
      <w:r w:rsidRPr="00A344F1">
        <w:rPr>
          <w:noProof w:val="0"/>
        </w:rPr>
        <w:t xml:space="preserve">De toetsingscommissie stelt de uitslag vast en bericht je binnen </w:t>
      </w:r>
      <w:r w:rsidRPr="00A344F1">
        <w:rPr>
          <w:noProof w:val="0"/>
          <w:color w:val="FF0000"/>
        </w:rPr>
        <w:t xml:space="preserve">15 </w:t>
      </w:r>
      <w:r w:rsidRPr="00A344F1">
        <w:rPr>
          <w:noProof w:val="0"/>
        </w:rPr>
        <w:t>werk</w:t>
      </w:r>
      <w:r>
        <w:rPr>
          <w:noProof w:val="0"/>
        </w:rPr>
        <w:t>dagen na de dag van bevestiging van de inschrijving van de PVB.</w:t>
      </w:r>
    </w:p>
    <w:p w14:paraId="036F3862" w14:textId="77777777" w:rsidR="00A93E6A" w:rsidRPr="00A344F1" w:rsidRDefault="00A93E6A" w:rsidP="00A93E6A">
      <w:pPr>
        <w:pStyle w:val="Standaard1"/>
        <w:rPr>
          <w:color w:val="FF0000"/>
        </w:rPr>
      </w:pPr>
    </w:p>
    <w:p w14:paraId="5CD2BBFA" w14:textId="77777777" w:rsidR="00A93E6A" w:rsidRPr="00A344F1" w:rsidRDefault="00A93E6A" w:rsidP="00A93E6A">
      <w:pPr>
        <w:pStyle w:val="Kop5"/>
        <w:numPr>
          <w:ilvl w:val="1"/>
          <w:numId w:val="37"/>
        </w:numPr>
        <w:rPr>
          <w:noProof w:val="0"/>
        </w:rPr>
      </w:pPr>
      <w:r w:rsidRPr="00A344F1">
        <w:rPr>
          <w:noProof w:val="0"/>
        </w:rPr>
        <w:t xml:space="preserve">Herkansing </w:t>
      </w:r>
    </w:p>
    <w:p w14:paraId="1B823E63" w14:textId="77777777" w:rsidR="00A93E6A" w:rsidRPr="00A344F1" w:rsidRDefault="00A93E6A" w:rsidP="00A93E6A">
      <w:pPr>
        <w:rPr>
          <w:noProof w:val="0"/>
        </w:rPr>
      </w:pPr>
    </w:p>
    <w:p w14:paraId="6EA02A43" w14:textId="77777777" w:rsidR="00A93E6A" w:rsidRPr="00A344F1" w:rsidRDefault="00A93E6A" w:rsidP="00A93E6A">
      <w:pPr>
        <w:rPr>
          <w:noProof w:val="0"/>
          <w:color w:val="FF0000"/>
        </w:rPr>
      </w:pPr>
      <w:r w:rsidRPr="00A344F1">
        <w:rPr>
          <w:noProof w:val="0"/>
        </w:rPr>
        <w:t xml:space="preserve">Voorgaande richtlijnen zijn ook van toepassing op een herkansing. Het aantal herkansingen voor de portfoliobeoordeling is maximaal </w:t>
      </w:r>
      <w:r w:rsidRPr="00A344F1">
        <w:rPr>
          <w:noProof w:val="0"/>
          <w:color w:val="FF0000"/>
        </w:rPr>
        <w:t>twee</w:t>
      </w:r>
      <w:r w:rsidRPr="00A344F1">
        <w:rPr>
          <w:noProof w:val="0"/>
        </w:rPr>
        <w:t xml:space="preserve">. In totaal heb je dus </w:t>
      </w:r>
      <w:r w:rsidRPr="00A344F1">
        <w:rPr>
          <w:noProof w:val="0"/>
          <w:color w:val="FF0000"/>
        </w:rPr>
        <w:t>drie</w:t>
      </w:r>
      <w:r w:rsidRPr="00A344F1">
        <w:rPr>
          <w:noProof w:val="0"/>
        </w:rPr>
        <w:t xml:space="preserve"> kansen om PVB 4.5 te halen. </w:t>
      </w:r>
      <w:r w:rsidRPr="00A344F1">
        <w:rPr>
          <w:noProof w:val="0"/>
          <w:color w:val="FF0000"/>
        </w:rPr>
        <w:t xml:space="preserve">Hierbij geldt dat er niet langer dan een jaar mag zitten tussen de eerste aanvraag en de laatste herkansing. </w:t>
      </w:r>
    </w:p>
    <w:p w14:paraId="1182456D" w14:textId="77777777" w:rsidR="00A93E6A" w:rsidRPr="00A344F1" w:rsidRDefault="00A93E6A" w:rsidP="00A93E6A">
      <w:pPr>
        <w:rPr>
          <w:noProof w:val="0"/>
        </w:rPr>
      </w:pPr>
    </w:p>
    <w:p w14:paraId="4DAE2E74" w14:textId="77777777" w:rsidR="00A93E6A" w:rsidRPr="00A344F1" w:rsidRDefault="00A93E6A" w:rsidP="00A93E6A">
      <w:pPr>
        <w:pStyle w:val="Kop5"/>
        <w:numPr>
          <w:ilvl w:val="0"/>
          <w:numId w:val="0"/>
        </w:numPr>
        <w:rPr>
          <w:noProof w:val="0"/>
        </w:rPr>
      </w:pPr>
      <w:r w:rsidRPr="00A344F1">
        <w:rPr>
          <w:noProof w:val="0"/>
        </w:rPr>
        <w:t>6.9</w:t>
      </w:r>
      <w:r w:rsidRPr="00A344F1">
        <w:rPr>
          <w:noProof w:val="0"/>
        </w:rPr>
        <w:tab/>
        <w:t xml:space="preserve">Bezwaar of beroep </w:t>
      </w:r>
    </w:p>
    <w:p w14:paraId="2E38F966" w14:textId="77777777" w:rsidR="00A93E6A" w:rsidRPr="00A344F1" w:rsidRDefault="00A93E6A" w:rsidP="00A93E6A">
      <w:pPr>
        <w:rPr>
          <w:noProof w:val="0"/>
        </w:rPr>
      </w:pPr>
    </w:p>
    <w:p w14:paraId="5AC48F0D" w14:textId="77777777" w:rsidR="00A93E6A" w:rsidRPr="00A344F1" w:rsidRDefault="00A93E6A" w:rsidP="00A93E6A">
      <w:pPr>
        <w:rPr>
          <w:noProof w:val="0"/>
        </w:rPr>
      </w:pPr>
      <w:r w:rsidRPr="00A344F1">
        <w:rPr>
          <w:noProof w:val="0"/>
        </w:rPr>
        <w:t xml:space="preserve">Je kunt bij de toetsingscommissie bezwaar maken tegen de gang van zaken voorafgaand aan, tijdens en na de PVB-afname en/of de uitslag van de PVB. </w:t>
      </w:r>
    </w:p>
    <w:p w14:paraId="41B0CD20" w14:textId="77777777" w:rsidR="00A93E6A" w:rsidRPr="00A344F1" w:rsidRDefault="00A93E6A" w:rsidP="00A93E6A">
      <w:pPr>
        <w:rPr>
          <w:rFonts w:ascii="Arial Narrow" w:eastAsia="Times New Roman" w:hAnsi="Arial Narrow"/>
          <w:b/>
          <w:noProof w:val="0"/>
          <w:color w:val="000080"/>
          <w:sz w:val="32"/>
        </w:rPr>
      </w:pPr>
      <w:r w:rsidRPr="00A344F1">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6BA1194" w14:textId="77777777" w:rsidR="00A93E6A" w:rsidRDefault="00A93E6A" w:rsidP="00A93E6A">
      <w:pPr>
        <w:spacing w:after="200"/>
        <w:rPr>
          <w:rFonts w:eastAsiaTheme="majorEastAsia" w:cstheme="minorHAnsi"/>
          <w:bCs/>
          <w:noProof w:val="0"/>
          <w:color w:val="EC7405"/>
          <w:sz w:val="28"/>
          <w:szCs w:val="28"/>
        </w:rPr>
      </w:pPr>
      <w:bookmarkStart w:id="224" w:name="_Toc342428217"/>
      <w:bookmarkStart w:id="225" w:name="_Toc350365983"/>
      <w:r>
        <w:rPr>
          <w:noProof w:val="0"/>
        </w:rPr>
        <w:br w:type="page"/>
      </w:r>
    </w:p>
    <w:p w14:paraId="1B412326" w14:textId="77777777" w:rsidR="00A93E6A" w:rsidRPr="006D64BB" w:rsidRDefault="00A93E6A" w:rsidP="00A93E6A">
      <w:pPr>
        <w:pStyle w:val="Kop2"/>
        <w:rPr>
          <w:i/>
          <w:noProof w:val="0"/>
          <w:color w:val="1F497D" w:themeColor="text2"/>
        </w:rPr>
      </w:pPr>
      <w:bookmarkStart w:id="226" w:name="_Toc474264319"/>
      <w:bookmarkStart w:id="227" w:name="_Toc355508870"/>
      <w:r w:rsidRPr="006D64BB">
        <w:rPr>
          <w:noProof w:val="0"/>
          <w:color w:val="1F497D" w:themeColor="text2"/>
        </w:rPr>
        <w:lastRenderedPageBreak/>
        <w:t xml:space="preserve">Protocol PVB 4.5 Samenwerken met begeleidingsteam en onderhouden van externe contacten – </w:t>
      </w:r>
      <w:r w:rsidRPr="006D64BB">
        <w:rPr>
          <w:i/>
          <w:noProof w:val="0"/>
          <w:color w:val="1F497D" w:themeColor="text2"/>
        </w:rPr>
        <w:t>portfoliobeoordeling</w:t>
      </w:r>
      <w:bookmarkEnd w:id="224"/>
      <w:bookmarkEnd w:id="225"/>
      <w:bookmarkEnd w:id="226"/>
      <w:bookmarkEnd w:id="227"/>
    </w:p>
    <w:p w14:paraId="2CEE2E1D" w14:textId="77777777" w:rsidR="00A93E6A" w:rsidRPr="00A344F1" w:rsidRDefault="00A93E6A" w:rsidP="00A93E6A">
      <w:pPr>
        <w:rPr>
          <w:noProof w:val="0"/>
        </w:rPr>
      </w:pPr>
    </w:p>
    <w:tbl>
      <w:tblPr>
        <w:tblStyle w:val="NOCNSF"/>
        <w:tblW w:w="9639" w:type="dxa"/>
        <w:tblLayout w:type="fixed"/>
        <w:tblLook w:val="0480" w:firstRow="0" w:lastRow="0" w:firstColumn="1" w:lastColumn="0" w:noHBand="0" w:noVBand="1"/>
      </w:tblPr>
      <w:tblGrid>
        <w:gridCol w:w="492"/>
        <w:gridCol w:w="3990"/>
        <w:gridCol w:w="330"/>
        <w:gridCol w:w="94"/>
        <w:gridCol w:w="236"/>
        <w:gridCol w:w="331"/>
        <w:gridCol w:w="384"/>
        <w:gridCol w:w="3782"/>
      </w:tblGrid>
      <w:tr w:rsidR="00A93E6A" w:rsidRPr="00A344F1" w14:paraId="7D369943" w14:textId="77777777" w:rsidTr="009C4747">
        <w:tc>
          <w:tcPr>
            <w:cnfStyle w:val="001000000000" w:firstRow="0" w:lastRow="0" w:firstColumn="1" w:lastColumn="0" w:oddVBand="0" w:evenVBand="0" w:oddHBand="0" w:evenHBand="0" w:firstRowFirstColumn="0" w:firstRowLastColumn="0" w:lastRowFirstColumn="0" w:lastRowLastColumn="0"/>
            <w:tcW w:w="4960" w:type="dxa"/>
            <w:gridSpan w:val="4"/>
            <w:vMerge w:val="restart"/>
            <w:tcBorders>
              <w:top w:val="nil"/>
              <w:bottom w:val="single" w:sz="48" w:space="0" w:color="FFFFFF"/>
            </w:tcBorders>
          </w:tcPr>
          <w:p w14:paraId="486BE90C" w14:textId="77777777" w:rsidR="00A93E6A" w:rsidRPr="00A344F1" w:rsidRDefault="00A93E6A" w:rsidP="001F65F8">
            <w:pPr>
              <w:rPr>
                <w:noProof w:val="0"/>
              </w:rPr>
            </w:pPr>
            <w:r w:rsidRPr="00A344F1">
              <w:rPr>
                <w:noProof w:val="0"/>
              </w:rPr>
              <w:t>Naam kandidaat:</w:t>
            </w:r>
          </w:p>
        </w:tc>
        <w:tc>
          <w:tcPr>
            <w:tcW w:w="4787" w:type="dxa"/>
            <w:gridSpan w:val="4"/>
          </w:tcPr>
          <w:p w14:paraId="6ED85B6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6150A3B0" w14:textId="77777777" w:rsidTr="009C4747">
        <w:tc>
          <w:tcPr>
            <w:cnfStyle w:val="001000000000" w:firstRow="0" w:lastRow="0" w:firstColumn="1" w:lastColumn="0" w:oddVBand="0" w:evenVBand="0" w:oddHBand="0" w:evenHBand="0" w:firstRowFirstColumn="0" w:firstRowLastColumn="0" w:lastRowFirstColumn="0" w:lastRowLastColumn="0"/>
            <w:tcW w:w="4960" w:type="dxa"/>
            <w:gridSpan w:val="4"/>
            <w:vMerge/>
            <w:tcBorders>
              <w:top w:val="single" w:sz="48" w:space="0" w:color="FFFFFF" w:themeColor="background1"/>
              <w:bottom w:val="single" w:sz="4" w:space="0" w:color="FFFFFF" w:themeColor="background1"/>
            </w:tcBorders>
          </w:tcPr>
          <w:p w14:paraId="32A29773" w14:textId="77777777" w:rsidR="00A93E6A" w:rsidRPr="00A344F1" w:rsidRDefault="00A93E6A" w:rsidP="001F65F8">
            <w:pPr>
              <w:rPr>
                <w:noProof w:val="0"/>
              </w:rPr>
            </w:pPr>
          </w:p>
        </w:tc>
        <w:tc>
          <w:tcPr>
            <w:tcW w:w="4787" w:type="dxa"/>
            <w:gridSpan w:val="4"/>
            <w:tcBorders>
              <w:bottom w:val="single" w:sz="4" w:space="0" w:color="FFFFFF" w:themeColor="background1"/>
            </w:tcBorders>
          </w:tcPr>
          <w:p w14:paraId="2298F73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PVB-beoordelaar:</w:t>
            </w:r>
          </w:p>
        </w:tc>
      </w:tr>
      <w:tr w:rsidR="00A93E6A" w:rsidRPr="00A344F1" w14:paraId="620A5A29"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p w14:paraId="6DA4854E" w14:textId="77777777" w:rsidR="00A93E6A" w:rsidRPr="00A344F1" w:rsidRDefault="00A93E6A" w:rsidP="001F65F8">
            <w:pPr>
              <w:rPr>
                <w:noProof w:val="0"/>
              </w:rPr>
            </w:pPr>
            <w:r w:rsidRPr="00A344F1">
              <w:rPr>
                <w:noProof w:val="0"/>
              </w:rPr>
              <w:t>Voldaan aan afnamecondities: ja / nee*</w:t>
            </w:r>
          </w:p>
          <w:p w14:paraId="5B9AF087" w14:textId="77777777" w:rsidR="00A93E6A" w:rsidRPr="00A344F1" w:rsidRDefault="00A93E6A" w:rsidP="001F65F8">
            <w:pPr>
              <w:rPr>
                <w:noProof w:val="0"/>
                <w:color w:val="FF0000"/>
              </w:rPr>
            </w:pPr>
            <w:r w:rsidRPr="00A344F1">
              <w:rPr>
                <w:noProof w:val="0"/>
                <w:color w:val="FF0000"/>
              </w:rPr>
              <w:t>Portfolio bestaat uit … Het portfolio is compleet: ja / nee*</w:t>
            </w:r>
          </w:p>
        </w:tc>
      </w:tr>
      <w:tr w:rsidR="00A93E6A" w:rsidRPr="00A344F1" w14:paraId="097AF545"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4231BF0C" w14:textId="77777777" w:rsidR="00A93E6A" w:rsidRPr="00A344F1" w:rsidRDefault="00A93E6A" w:rsidP="001F65F8">
            <w:pPr>
              <w:rPr>
                <w:noProof w:val="0"/>
              </w:rPr>
            </w:pPr>
            <w:r w:rsidRPr="00A344F1">
              <w:rPr>
                <w:noProof w:val="0"/>
              </w:rPr>
              <w:t>*Bij nee gaat de PVB niet door. De PVB-beoordelaar motiveert dit bij de toelichting.</w:t>
            </w:r>
          </w:p>
        </w:tc>
      </w:tr>
      <w:tr w:rsidR="00A93E6A" w:rsidRPr="00A344F1" w14:paraId="641C6600"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4D201D99" w14:textId="77777777" w:rsidR="00A93E6A" w:rsidRPr="00A344F1" w:rsidRDefault="00A93E6A" w:rsidP="001F65F8">
            <w:pPr>
              <w:rPr>
                <w:noProof w:val="0"/>
              </w:rPr>
            </w:pPr>
            <w:r w:rsidRPr="00A344F1">
              <w:rPr>
                <w:noProof w:val="0"/>
              </w:rPr>
              <w:t>Toelichting</w:t>
            </w:r>
          </w:p>
        </w:tc>
      </w:tr>
      <w:tr w:rsidR="00A93E6A" w:rsidRPr="00A344F1" w14:paraId="2E472C5F" w14:textId="77777777" w:rsidTr="009C4747">
        <w:trPr>
          <w:trHeight w:val="1333"/>
        </w:trPr>
        <w:tc>
          <w:tcPr>
            <w:cnfStyle w:val="001000000000" w:firstRow="0" w:lastRow="0" w:firstColumn="1" w:lastColumn="0" w:oddVBand="0" w:evenVBand="0" w:oddHBand="0" w:evenHBand="0" w:firstRowFirstColumn="0" w:firstRowLastColumn="0" w:lastRowFirstColumn="0" w:lastRowLastColumn="0"/>
            <w:tcW w:w="4535" w:type="dxa"/>
            <w:gridSpan w:val="2"/>
            <w:tcBorders>
              <w:top w:val="nil"/>
              <w:bottom w:val="single" w:sz="4" w:space="0" w:color="FFFFFF" w:themeColor="background1"/>
            </w:tcBorders>
          </w:tcPr>
          <w:p w14:paraId="033A8E30" w14:textId="77777777" w:rsidR="00A93E6A" w:rsidRPr="00A344F1" w:rsidRDefault="00A93E6A" w:rsidP="001F65F8">
            <w:pPr>
              <w:rPr>
                <w:noProof w:val="0"/>
              </w:rPr>
            </w:pPr>
            <w:r w:rsidRPr="00A344F1">
              <w:rPr>
                <w:noProof w:val="0"/>
              </w:rPr>
              <w:t>Beoordelingscriteria</w:t>
            </w:r>
          </w:p>
        </w:tc>
        <w:tc>
          <w:tcPr>
            <w:tcW w:w="331" w:type="dxa"/>
            <w:tcBorders>
              <w:bottom w:val="single" w:sz="4" w:space="0" w:color="FFFFFF" w:themeColor="background1"/>
            </w:tcBorders>
            <w:textDirection w:val="btLr"/>
          </w:tcPr>
          <w:p w14:paraId="786D681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Portfolio</w:t>
            </w:r>
          </w:p>
        </w:tc>
        <w:tc>
          <w:tcPr>
            <w:tcW w:w="331" w:type="dxa"/>
            <w:gridSpan w:val="2"/>
            <w:tcBorders>
              <w:bottom w:val="single" w:sz="4" w:space="0" w:color="FFFFFF" w:themeColor="background1"/>
            </w:tcBorders>
            <w:textDirection w:val="btLr"/>
          </w:tcPr>
          <w:p w14:paraId="183FB52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color w:val="FF0000"/>
              </w:rPr>
            </w:pPr>
            <w:r w:rsidRPr="00A344F1">
              <w:rPr>
                <w:noProof w:val="0"/>
                <w:color w:val="FF0000"/>
              </w:rPr>
              <w:t>Reflectie</w:t>
            </w:r>
          </w:p>
        </w:tc>
        <w:tc>
          <w:tcPr>
            <w:tcW w:w="332" w:type="dxa"/>
            <w:tcBorders>
              <w:bottom w:val="single" w:sz="4" w:space="0" w:color="FFFFFF" w:themeColor="background1"/>
            </w:tcBorders>
            <w:textDirection w:val="btLr"/>
          </w:tcPr>
          <w:p w14:paraId="5F15150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Voldaan</w:t>
            </w:r>
          </w:p>
        </w:tc>
        <w:tc>
          <w:tcPr>
            <w:tcW w:w="4218" w:type="dxa"/>
            <w:gridSpan w:val="2"/>
            <w:tcBorders>
              <w:bottom w:val="single" w:sz="4" w:space="0" w:color="FFFFFF" w:themeColor="background1"/>
            </w:tcBorders>
          </w:tcPr>
          <w:p w14:paraId="46D5479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Bewijzen (of het </w:t>
            </w:r>
            <w:r>
              <w:rPr>
                <w:noProof w:val="0"/>
              </w:rPr>
              <w:t>ontbreken daarvan</w:t>
            </w:r>
            <w:r w:rsidRPr="00A344F1">
              <w:rPr>
                <w:noProof w:val="0"/>
              </w:rPr>
              <w:t xml:space="preserve">) waarop score is gebaseerd </w:t>
            </w:r>
          </w:p>
          <w:p w14:paraId="7F27A08D"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Toelichting</w:t>
            </w:r>
          </w:p>
        </w:tc>
      </w:tr>
      <w:tr w:rsidR="00A93E6A" w:rsidRPr="00A344F1" w14:paraId="2D22E8EC" w14:textId="77777777" w:rsidTr="009C4747">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7B7E08C2" w14:textId="77777777" w:rsidR="00A93E6A" w:rsidRPr="00A344F1" w:rsidRDefault="00A93E6A" w:rsidP="001F65F8">
            <w:pPr>
              <w:rPr>
                <w:noProof w:val="0"/>
              </w:rPr>
            </w:pPr>
            <w:r w:rsidRPr="00A344F1">
              <w:rPr>
                <w:noProof w:val="0"/>
              </w:rPr>
              <w:t xml:space="preserve">Werkproces 4.5.1 </w:t>
            </w:r>
            <w:r>
              <w:rPr>
                <w:noProof w:val="0"/>
              </w:rPr>
              <w:t>Werkt samen met begeleidingsteam</w:t>
            </w:r>
          </w:p>
        </w:tc>
      </w:tr>
      <w:tr w:rsidR="00A93E6A" w:rsidRPr="00A344F1" w14:paraId="6D3036C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2F4E75AF" w14:textId="77777777" w:rsidR="00A93E6A" w:rsidRPr="00A92B3B" w:rsidRDefault="00A93E6A" w:rsidP="00A92B3B">
            <w:pPr>
              <w:rPr>
                <w:b w:val="0"/>
              </w:rPr>
            </w:pPr>
            <w:r w:rsidRPr="00A92B3B">
              <w:rPr>
                <w:b w:val="0"/>
              </w:rPr>
              <w:t>Het resultaat van dit werkproces is:</w:t>
            </w:r>
          </w:p>
          <w:p w14:paraId="70058D25" w14:textId="77777777" w:rsidR="00A93E6A" w:rsidRPr="00A92B3B" w:rsidRDefault="00A93E6A" w:rsidP="00A92B3B">
            <w:pPr>
              <w:pStyle w:val="Opsomming"/>
              <w:rPr>
                <w:b w:val="0"/>
              </w:rPr>
            </w:pPr>
            <w:r w:rsidRPr="00A92B3B">
              <w:rPr>
                <w:b w:val="0"/>
              </w:rPr>
              <w:t xml:space="preserve">Een effectief functionerend begeleidingsnetwerk rond een getalenteerde sporter of selectieteam. </w:t>
            </w:r>
          </w:p>
          <w:p w14:paraId="2004A4BA" w14:textId="6EA2D651" w:rsidR="00A93E6A" w:rsidRPr="00611A51" w:rsidRDefault="00A92B3B" w:rsidP="001F65F8">
            <w:pPr>
              <w:rPr>
                <w:rFonts w:cs="Arial"/>
                <w:i/>
                <w:iCs/>
                <w:color w:val="FF0000"/>
                <w:sz w:val="16"/>
                <w:szCs w:val="16"/>
              </w:rPr>
            </w:pPr>
            <w:r>
              <w:rPr>
                <w:rFonts w:cs="Arial"/>
                <w:color w:val="FF0000"/>
              </w:rPr>
              <w:br/>
            </w: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39B916D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DB26DDF" w14:textId="77777777" w:rsidR="00A93E6A" w:rsidRPr="00A92B3B" w:rsidRDefault="00A93E6A" w:rsidP="001F65F8">
            <w:pPr>
              <w:rPr>
                <w:b w:val="0"/>
                <w:noProof w:val="0"/>
              </w:rPr>
            </w:pPr>
            <w:r w:rsidRPr="00A92B3B">
              <w:rPr>
                <w:b w:val="0"/>
                <w:noProof w:val="0"/>
              </w:rPr>
              <w:t>1</w:t>
            </w:r>
          </w:p>
        </w:tc>
        <w:tc>
          <w:tcPr>
            <w:tcW w:w="4039" w:type="dxa"/>
          </w:tcPr>
          <w:p w14:paraId="712DEE55"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cs="Arial"/>
                <w:noProof w:val="0"/>
                <w:color w:val="1F497D" w:themeColor="text2"/>
                <w:szCs w:val="20"/>
              </w:rPr>
              <w:t>B</w:t>
            </w:r>
            <w:r w:rsidRPr="009A49B2">
              <w:rPr>
                <w:rFonts w:eastAsia="Calibri" w:cs="Arial"/>
                <w:noProof w:val="0"/>
                <w:color w:val="1F497D" w:themeColor="text2"/>
                <w:szCs w:val="20"/>
              </w:rPr>
              <w:t>ewaakt waarden en stelt normen</w:t>
            </w:r>
          </w:p>
        </w:tc>
        <w:tc>
          <w:tcPr>
            <w:tcW w:w="331" w:type="dxa"/>
          </w:tcPr>
          <w:p w14:paraId="0A1D297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BCD8EE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7F1173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714F2F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85124C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0CAD0ECB" w14:textId="77777777" w:rsidR="00A93E6A" w:rsidRPr="00A92B3B" w:rsidRDefault="00A93E6A" w:rsidP="001F65F8">
            <w:pPr>
              <w:rPr>
                <w:b w:val="0"/>
                <w:noProof w:val="0"/>
              </w:rPr>
            </w:pPr>
            <w:r w:rsidRPr="00A92B3B">
              <w:rPr>
                <w:b w:val="0"/>
                <w:noProof w:val="0"/>
              </w:rPr>
              <w:t>2</w:t>
            </w:r>
          </w:p>
        </w:tc>
        <w:tc>
          <w:tcPr>
            <w:tcW w:w="4039" w:type="dxa"/>
          </w:tcPr>
          <w:p w14:paraId="661D446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szCs w:val="20"/>
              </w:rPr>
            </w:pPr>
            <w:r w:rsidRPr="00A344F1">
              <w:rPr>
                <w:rFonts w:eastAsia="Calibri" w:cs="Arial"/>
                <w:noProof w:val="0"/>
                <w:szCs w:val="20"/>
              </w:rPr>
              <w:t xml:space="preserve">Stemt inzet begeleidingsteam af op de individuele ontwikkeling van de </w:t>
            </w:r>
            <w:r w:rsidRPr="00A344F1">
              <w:rPr>
                <w:rFonts w:eastAsia="Calibri" w:cs="Arial"/>
                <w:noProof w:val="0"/>
                <w:color w:val="FF0000"/>
                <w:szCs w:val="20"/>
              </w:rPr>
              <w:t>sporters</w:t>
            </w:r>
          </w:p>
        </w:tc>
        <w:tc>
          <w:tcPr>
            <w:tcW w:w="331" w:type="dxa"/>
          </w:tcPr>
          <w:p w14:paraId="0BD7232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76B636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4DD266E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BC1792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E157FC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0BFCEA2C" w14:textId="77777777" w:rsidR="00A93E6A" w:rsidRPr="00A92B3B" w:rsidRDefault="00A93E6A" w:rsidP="001F65F8">
            <w:pPr>
              <w:rPr>
                <w:b w:val="0"/>
                <w:noProof w:val="0"/>
              </w:rPr>
            </w:pPr>
            <w:r w:rsidRPr="00A92B3B">
              <w:rPr>
                <w:b w:val="0"/>
                <w:noProof w:val="0"/>
              </w:rPr>
              <w:t>3</w:t>
            </w:r>
          </w:p>
        </w:tc>
        <w:tc>
          <w:tcPr>
            <w:tcW w:w="4039" w:type="dxa"/>
          </w:tcPr>
          <w:p w14:paraId="00B0417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Overlegt met verantwoordelijke functionarissen over begeleidingsteam en specialisten rondom </w:t>
            </w:r>
            <w:r w:rsidRPr="00A344F1">
              <w:rPr>
                <w:noProof w:val="0"/>
                <w:color w:val="FF0000"/>
              </w:rPr>
              <w:t>sporters</w:t>
            </w:r>
          </w:p>
        </w:tc>
        <w:tc>
          <w:tcPr>
            <w:tcW w:w="331" w:type="dxa"/>
          </w:tcPr>
          <w:p w14:paraId="04CC8E3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6794E0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6B2D9F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660792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CB6EC0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9D3B342" w14:textId="77777777" w:rsidR="00A93E6A" w:rsidRPr="00A92B3B" w:rsidRDefault="00A93E6A" w:rsidP="001F65F8">
            <w:pPr>
              <w:rPr>
                <w:b w:val="0"/>
                <w:noProof w:val="0"/>
              </w:rPr>
            </w:pPr>
            <w:r w:rsidRPr="00A92B3B">
              <w:rPr>
                <w:b w:val="0"/>
                <w:noProof w:val="0"/>
              </w:rPr>
              <w:t>4</w:t>
            </w:r>
          </w:p>
        </w:tc>
        <w:tc>
          <w:tcPr>
            <w:tcW w:w="4039" w:type="dxa"/>
          </w:tcPr>
          <w:p w14:paraId="5990CD3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Werkt samen met collega trainer-coaches </w:t>
            </w:r>
          </w:p>
        </w:tc>
        <w:tc>
          <w:tcPr>
            <w:tcW w:w="331" w:type="dxa"/>
          </w:tcPr>
          <w:p w14:paraId="231D491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58AB5B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56A726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FB34DA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7587B8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089221B" w14:textId="77777777" w:rsidR="00A93E6A" w:rsidRPr="00A92B3B" w:rsidRDefault="00A93E6A" w:rsidP="001F65F8">
            <w:pPr>
              <w:rPr>
                <w:b w:val="0"/>
                <w:noProof w:val="0"/>
              </w:rPr>
            </w:pPr>
            <w:r w:rsidRPr="00A92B3B">
              <w:rPr>
                <w:b w:val="0"/>
                <w:noProof w:val="0"/>
              </w:rPr>
              <w:t>5</w:t>
            </w:r>
          </w:p>
        </w:tc>
        <w:tc>
          <w:tcPr>
            <w:tcW w:w="4039" w:type="dxa"/>
          </w:tcPr>
          <w:p w14:paraId="17EE38A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rPr>
            </w:pPr>
            <w:r w:rsidRPr="00A344F1">
              <w:rPr>
                <w:rFonts w:eastAsia="Calibri" w:cs="Arial"/>
                <w:noProof w:val="0"/>
              </w:rPr>
              <w:t>Overlegt met leden begeleidingsteam</w:t>
            </w:r>
          </w:p>
        </w:tc>
        <w:tc>
          <w:tcPr>
            <w:tcW w:w="331" w:type="dxa"/>
          </w:tcPr>
          <w:p w14:paraId="2901410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0279C6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AA706F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4C3D1E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BFA681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88810E9" w14:textId="77777777" w:rsidR="00A93E6A" w:rsidRPr="00A92B3B" w:rsidRDefault="00A93E6A" w:rsidP="001F65F8">
            <w:pPr>
              <w:rPr>
                <w:b w:val="0"/>
                <w:noProof w:val="0"/>
              </w:rPr>
            </w:pPr>
            <w:r w:rsidRPr="00A92B3B">
              <w:rPr>
                <w:b w:val="0"/>
                <w:noProof w:val="0"/>
              </w:rPr>
              <w:t>6</w:t>
            </w:r>
          </w:p>
        </w:tc>
        <w:tc>
          <w:tcPr>
            <w:tcW w:w="4039" w:type="dxa"/>
          </w:tcPr>
          <w:p w14:paraId="56FD81D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Evalueert samen met begeleidingsteam de begeleiding van de </w:t>
            </w:r>
            <w:r w:rsidRPr="00A344F1">
              <w:rPr>
                <w:rFonts w:eastAsia="Calibri" w:cs="Arial"/>
                <w:noProof w:val="0"/>
                <w:color w:val="FF0000"/>
              </w:rPr>
              <w:t>sporters</w:t>
            </w:r>
          </w:p>
        </w:tc>
        <w:tc>
          <w:tcPr>
            <w:tcW w:w="331" w:type="dxa"/>
          </w:tcPr>
          <w:p w14:paraId="566A6AE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B94AF7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21BFF8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2726F10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279ED8AC"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07861E4" w14:textId="77777777" w:rsidR="00A93E6A" w:rsidRPr="00A92B3B" w:rsidRDefault="00A93E6A" w:rsidP="001F65F8">
            <w:pPr>
              <w:spacing w:line="276" w:lineRule="auto"/>
              <w:rPr>
                <w:b w:val="0"/>
                <w:noProof w:val="0"/>
                <w:color w:val="1F497D" w:themeColor="text2"/>
              </w:rPr>
            </w:pPr>
            <w:r w:rsidRPr="00A92B3B">
              <w:rPr>
                <w:b w:val="0"/>
                <w:noProof w:val="0"/>
                <w:color w:val="1F497D" w:themeColor="text2"/>
              </w:rPr>
              <w:t>7</w:t>
            </w:r>
          </w:p>
        </w:tc>
        <w:tc>
          <w:tcPr>
            <w:tcW w:w="4039" w:type="dxa"/>
          </w:tcPr>
          <w:p w14:paraId="55506DB9"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Gaat sportief en respectvol om met alle betrokkenen</w:t>
            </w:r>
          </w:p>
        </w:tc>
        <w:tc>
          <w:tcPr>
            <w:tcW w:w="331" w:type="dxa"/>
          </w:tcPr>
          <w:p w14:paraId="098E42D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A672B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98BBD0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0E0B57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AFFE59C"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3EAFFAD" w14:textId="77777777" w:rsidR="00A93E6A" w:rsidRPr="00A92B3B" w:rsidRDefault="00A93E6A" w:rsidP="001F65F8">
            <w:pPr>
              <w:spacing w:line="276" w:lineRule="auto"/>
              <w:rPr>
                <w:b w:val="0"/>
                <w:noProof w:val="0"/>
                <w:color w:val="1F497D" w:themeColor="text2"/>
              </w:rPr>
            </w:pPr>
            <w:r w:rsidRPr="00A92B3B">
              <w:rPr>
                <w:b w:val="0"/>
                <w:noProof w:val="0"/>
                <w:color w:val="1F497D" w:themeColor="text2"/>
              </w:rPr>
              <w:t>8</w:t>
            </w:r>
          </w:p>
        </w:tc>
        <w:tc>
          <w:tcPr>
            <w:tcW w:w="4039" w:type="dxa"/>
          </w:tcPr>
          <w:p w14:paraId="395F4460" w14:textId="6EF1A7FE"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Vertoont voorbeeldgedrag</w:t>
            </w:r>
            <w:r w:rsidR="005E1D77">
              <w:rPr>
                <w:rFonts w:eastAsia="Calibri" w:cs="Arial"/>
                <w:noProof w:val="0"/>
                <w:color w:val="1F497D" w:themeColor="text2"/>
              </w:rPr>
              <w:t xml:space="preserve"> </w:t>
            </w:r>
            <w:r w:rsidRPr="009A49B2">
              <w:rPr>
                <w:rFonts w:eastAsia="Calibri" w:cs="Arial"/>
                <w:noProof w:val="0"/>
                <w:color w:val="1F497D" w:themeColor="text2"/>
              </w:rPr>
              <w:t>op en rond de sportlocatie</w:t>
            </w:r>
          </w:p>
        </w:tc>
        <w:tc>
          <w:tcPr>
            <w:tcW w:w="331" w:type="dxa"/>
          </w:tcPr>
          <w:p w14:paraId="16CED70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81B7A8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137C70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3DC71A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63E5C4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06186D63" w14:textId="77777777" w:rsidR="00A93E6A" w:rsidRPr="00A92B3B" w:rsidRDefault="00A93E6A" w:rsidP="001F65F8">
            <w:pPr>
              <w:spacing w:line="276" w:lineRule="auto"/>
              <w:rPr>
                <w:b w:val="0"/>
                <w:noProof w:val="0"/>
                <w:color w:val="1F497D" w:themeColor="text2"/>
              </w:rPr>
            </w:pPr>
            <w:r w:rsidRPr="00A92B3B">
              <w:rPr>
                <w:b w:val="0"/>
                <w:noProof w:val="0"/>
                <w:color w:val="1F497D" w:themeColor="text2"/>
              </w:rPr>
              <w:t>9</w:t>
            </w:r>
          </w:p>
        </w:tc>
        <w:tc>
          <w:tcPr>
            <w:tcW w:w="4039" w:type="dxa"/>
          </w:tcPr>
          <w:p w14:paraId="72292F07"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Gaat vertrouwelijk om met persoonlijke informatie</w:t>
            </w:r>
          </w:p>
        </w:tc>
        <w:tc>
          <w:tcPr>
            <w:tcW w:w="331" w:type="dxa"/>
          </w:tcPr>
          <w:p w14:paraId="30FE04F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C12826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D20919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357F0DB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31419A2"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0167FDF9" w14:textId="77777777" w:rsidR="00A93E6A" w:rsidRPr="00A92B3B" w:rsidRDefault="00A93E6A" w:rsidP="001F65F8">
            <w:pPr>
              <w:spacing w:line="276" w:lineRule="auto"/>
              <w:rPr>
                <w:b w:val="0"/>
                <w:noProof w:val="0"/>
                <w:color w:val="1F497D" w:themeColor="text2"/>
              </w:rPr>
            </w:pPr>
            <w:r w:rsidRPr="00A92B3B">
              <w:rPr>
                <w:b w:val="0"/>
                <w:noProof w:val="0"/>
                <w:color w:val="1F497D" w:themeColor="text2"/>
              </w:rPr>
              <w:t>10</w:t>
            </w:r>
          </w:p>
        </w:tc>
        <w:tc>
          <w:tcPr>
            <w:tcW w:w="4039" w:type="dxa"/>
          </w:tcPr>
          <w:p w14:paraId="0D86E093"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Komt afspraken na</w:t>
            </w:r>
          </w:p>
        </w:tc>
        <w:tc>
          <w:tcPr>
            <w:tcW w:w="331" w:type="dxa"/>
          </w:tcPr>
          <w:p w14:paraId="0A6213D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F9FD31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1711EF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BBD954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626E2E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5284413" w14:textId="77777777" w:rsidR="00A93E6A" w:rsidRPr="00A92B3B" w:rsidRDefault="00A93E6A" w:rsidP="001F65F8">
            <w:pPr>
              <w:spacing w:line="276" w:lineRule="auto"/>
              <w:rPr>
                <w:b w:val="0"/>
                <w:noProof w:val="0"/>
                <w:color w:val="1F497D" w:themeColor="text2"/>
              </w:rPr>
            </w:pPr>
            <w:r w:rsidRPr="00A92B3B">
              <w:rPr>
                <w:b w:val="0"/>
                <w:noProof w:val="0"/>
                <w:color w:val="1F497D" w:themeColor="text2"/>
              </w:rPr>
              <w:t>11</w:t>
            </w:r>
          </w:p>
        </w:tc>
        <w:tc>
          <w:tcPr>
            <w:tcW w:w="4039" w:type="dxa"/>
          </w:tcPr>
          <w:p w14:paraId="24C88025"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eigen handelen</w:t>
            </w:r>
          </w:p>
        </w:tc>
        <w:tc>
          <w:tcPr>
            <w:tcW w:w="331" w:type="dxa"/>
          </w:tcPr>
          <w:p w14:paraId="3AE8CD0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00D76B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F90B5D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D9C745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818BB5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CDC6AF9" w14:textId="77777777" w:rsidR="00A93E6A" w:rsidRPr="00A92B3B" w:rsidRDefault="00A93E6A" w:rsidP="001F65F8">
            <w:pPr>
              <w:spacing w:line="276" w:lineRule="auto"/>
              <w:rPr>
                <w:b w:val="0"/>
                <w:noProof w:val="0"/>
                <w:color w:val="1F497D" w:themeColor="text2"/>
              </w:rPr>
            </w:pPr>
            <w:r w:rsidRPr="00A92B3B">
              <w:rPr>
                <w:b w:val="0"/>
                <w:noProof w:val="0"/>
                <w:color w:val="1F497D" w:themeColor="text2"/>
              </w:rPr>
              <w:t>12</w:t>
            </w:r>
          </w:p>
        </w:tc>
        <w:tc>
          <w:tcPr>
            <w:tcW w:w="4039" w:type="dxa"/>
          </w:tcPr>
          <w:p w14:paraId="5F00BA3B"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331" w:type="dxa"/>
          </w:tcPr>
          <w:p w14:paraId="39F5594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46FC01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1E28A8B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8DC579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0D841B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7D77B4E" w14:textId="77777777" w:rsidR="00A93E6A" w:rsidRPr="00A92B3B" w:rsidRDefault="00A93E6A" w:rsidP="001F65F8">
            <w:pPr>
              <w:spacing w:line="276" w:lineRule="auto"/>
              <w:rPr>
                <w:b w:val="0"/>
                <w:noProof w:val="0"/>
                <w:color w:val="1F497D" w:themeColor="text2"/>
              </w:rPr>
            </w:pPr>
            <w:r w:rsidRPr="00A92B3B">
              <w:rPr>
                <w:b w:val="0"/>
                <w:noProof w:val="0"/>
                <w:color w:val="1F497D" w:themeColor="text2"/>
              </w:rPr>
              <w:t>13</w:t>
            </w:r>
          </w:p>
        </w:tc>
        <w:tc>
          <w:tcPr>
            <w:tcW w:w="4039" w:type="dxa"/>
          </w:tcPr>
          <w:p w14:paraId="30A2277E"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331" w:type="dxa"/>
          </w:tcPr>
          <w:p w14:paraId="57D1E38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A130C0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7C091A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19F8C5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FF616FC"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535F0956" w14:textId="77777777" w:rsidR="00A93E6A" w:rsidRPr="00A344F1" w:rsidRDefault="00A93E6A" w:rsidP="001F65F8">
            <w:pPr>
              <w:rPr>
                <w:noProof w:val="0"/>
              </w:rPr>
            </w:pPr>
            <w:r w:rsidRPr="00A344F1">
              <w:rPr>
                <w:noProof w:val="0"/>
              </w:rPr>
              <w:t xml:space="preserve">Werkproces 4.5.2 Raadpleegt specialisten </w:t>
            </w:r>
          </w:p>
        </w:tc>
      </w:tr>
      <w:tr w:rsidR="00A93E6A" w:rsidRPr="00A344F1" w14:paraId="7FB396A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1EDCAD39" w14:textId="77777777" w:rsidR="00A93E6A" w:rsidRPr="00FD6A6C" w:rsidRDefault="00A93E6A" w:rsidP="001F65F8">
            <w:pPr>
              <w:rPr>
                <w:b w:val="0"/>
                <w:noProof w:val="0"/>
              </w:rPr>
            </w:pPr>
            <w:r w:rsidRPr="00FD6A6C">
              <w:rPr>
                <w:b w:val="0"/>
                <w:noProof w:val="0"/>
              </w:rPr>
              <w:t>Het resultaat van dit werkproces is:</w:t>
            </w:r>
          </w:p>
          <w:p w14:paraId="12EE17EF" w14:textId="1DC70303" w:rsidR="00A93E6A" w:rsidRPr="00FD6A6C" w:rsidRDefault="00A93E6A" w:rsidP="00FD6A6C">
            <w:pPr>
              <w:pStyle w:val="Opsomming"/>
              <w:rPr>
                <w:b w:val="0"/>
              </w:rPr>
            </w:pPr>
            <w:r w:rsidRPr="00FD6A6C">
              <w:rPr>
                <w:b w:val="0"/>
              </w:rPr>
              <w:t>De specialisten voor de begeleiding zijn bekend.</w:t>
            </w:r>
          </w:p>
          <w:p w14:paraId="187363C4" w14:textId="77777777" w:rsidR="00FD6A6C" w:rsidRDefault="00FD6A6C" w:rsidP="001F65F8">
            <w:pPr>
              <w:rPr>
                <w:rFonts w:cs="Arial"/>
                <w:color w:val="FF0000"/>
              </w:rPr>
            </w:pPr>
          </w:p>
          <w:p w14:paraId="5318F674" w14:textId="261C9FF7" w:rsidR="00A93E6A" w:rsidRPr="00611A51" w:rsidRDefault="00FD6A6C"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1ACB114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7A8898C" w14:textId="77777777" w:rsidR="00A93E6A" w:rsidRPr="0081138D" w:rsidRDefault="00A93E6A" w:rsidP="001F65F8">
            <w:pPr>
              <w:rPr>
                <w:b w:val="0"/>
                <w:noProof w:val="0"/>
              </w:rPr>
            </w:pPr>
            <w:r w:rsidRPr="0081138D">
              <w:rPr>
                <w:b w:val="0"/>
                <w:noProof w:val="0"/>
              </w:rPr>
              <w:t>14</w:t>
            </w:r>
          </w:p>
        </w:tc>
        <w:tc>
          <w:tcPr>
            <w:tcW w:w="4039" w:type="dxa"/>
          </w:tcPr>
          <w:p w14:paraId="07B18EE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szCs w:val="20"/>
              </w:rPr>
            </w:pPr>
            <w:r w:rsidRPr="00A344F1">
              <w:rPr>
                <w:noProof w:val="0"/>
                <w:szCs w:val="20"/>
              </w:rPr>
              <w:t xml:space="preserve">Raadpleegt als dat nodig is specialisten in verband met begeleiding van de </w:t>
            </w:r>
            <w:r w:rsidRPr="00A344F1">
              <w:rPr>
                <w:noProof w:val="0"/>
                <w:color w:val="FF0000"/>
                <w:szCs w:val="20"/>
              </w:rPr>
              <w:t>sporters</w:t>
            </w:r>
          </w:p>
        </w:tc>
        <w:tc>
          <w:tcPr>
            <w:tcW w:w="331" w:type="dxa"/>
          </w:tcPr>
          <w:p w14:paraId="41C44C5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2B0D12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454F6E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7A90A9B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084E1D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B62446D" w14:textId="77777777" w:rsidR="00A93E6A" w:rsidRPr="0081138D" w:rsidRDefault="00A93E6A" w:rsidP="001F65F8">
            <w:pPr>
              <w:spacing w:line="276" w:lineRule="auto"/>
              <w:rPr>
                <w:b w:val="0"/>
                <w:noProof w:val="0"/>
                <w:color w:val="1F497D" w:themeColor="text2"/>
              </w:rPr>
            </w:pPr>
            <w:r w:rsidRPr="0081138D">
              <w:rPr>
                <w:b w:val="0"/>
                <w:noProof w:val="0"/>
                <w:color w:val="1F497D" w:themeColor="text2"/>
              </w:rPr>
              <w:lastRenderedPageBreak/>
              <w:t>15</w:t>
            </w:r>
          </w:p>
        </w:tc>
        <w:tc>
          <w:tcPr>
            <w:tcW w:w="4039" w:type="dxa"/>
          </w:tcPr>
          <w:p w14:paraId="03E80AEE"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szCs w:val="20"/>
              </w:rPr>
            </w:pPr>
            <w:r w:rsidRPr="009A49B2">
              <w:rPr>
                <w:noProof w:val="0"/>
                <w:color w:val="1F497D" w:themeColor="text2"/>
                <w:szCs w:val="20"/>
              </w:rPr>
              <w:t>Raadpleegt kennisbronnen/deskundigen</w:t>
            </w:r>
          </w:p>
        </w:tc>
        <w:tc>
          <w:tcPr>
            <w:tcW w:w="331" w:type="dxa"/>
          </w:tcPr>
          <w:p w14:paraId="77F7ED5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7D598BE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F5A1B9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EE0C8D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D6B2914"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44D93FA3" w14:textId="77777777" w:rsidR="00A93E6A" w:rsidRPr="00A344F1" w:rsidRDefault="00A93E6A" w:rsidP="001F65F8">
            <w:pPr>
              <w:rPr>
                <w:noProof w:val="0"/>
              </w:rPr>
            </w:pPr>
            <w:r w:rsidRPr="00A344F1">
              <w:rPr>
                <w:noProof w:val="0"/>
              </w:rPr>
              <w:t xml:space="preserve">Werkproces 4.5.3 Onderhoudt contact met externen </w:t>
            </w:r>
          </w:p>
        </w:tc>
      </w:tr>
      <w:tr w:rsidR="00A93E6A" w:rsidRPr="00A344F1" w14:paraId="45525655"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7313CE70" w14:textId="77777777" w:rsidR="00A93E6A" w:rsidRPr="0081138D" w:rsidRDefault="00A93E6A" w:rsidP="001F65F8">
            <w:pPr>
              <w:rPr>
                <w:b w:val="0"/>
                <w:noProof w:val="0"/>
              </w:rPr>
            </w:pPr>
            <w:r w:rsidRPr="0081138D">
              <w:rPr>
                <w:b w:val="0"/>
                <w:noProof w:val="0"/>
              </w:rPr>
              <w:t>Het resultaat van het werkproces is:</w:t>
            </w:r>
          </w:p>
          <w:p w14:paraId="59E38749" w14:textId="22038B3C" w:rsidR="00A93E6A" w:rsidRPr="0081138D" w:rsidRDefault="00A93E6A" w:rsidP="0081138D">
            <w:pPr>
              <w:pStyle w:val="Opsomming"/>
              <w:rPr>
                <w:b w:val="0"/>
              </w:rPr>
            </w:pPr>
            <w:r w:rsidRPr="0081138D">
              <w:rPr>
                <w:b w:val="0"/>
              </w:rPr>
              <w:t>Het contact met externen is onderhouden.</w:t>
            </w:r>
          </w:p>
          <w:p w14:paraId="5719DCBA" w14:textId="77777777" w:rsidR="0081138D" w:rsidRDefault="0081138D" w:rsidP="001F65F8">
            <w:pPr>
              <w:rPr>
                <w:rFonts w:cs="Arial"/>
                <w:color w:val="FF0000"/>
              </w:rPr>
            </w:pPr>
          </w:p>
          <w:p w14:paraId="08C9EB3E" w14:textId="28391ECF" w:rsidR="00A93E6A" w:rsidRPr="00611A51" w:rsidRDefault="0081138D"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5075DE80"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02C6C630" w14:textId="77777777" w:rsidR="00A93E6A" w:rsidRPr="0081138D" w:rsidRDefault="00A93E6A" w:rsidP="001F65F8">
            <w:pPr>
              <w:rPr>
                <w:b w:val="0"/>
                <w:noProof w:val="0"/>
              </w:rPr>
            </w:pPr>
            <w:r w:rsidRPr="0081138D">
              <w:rPr>
                <w:b w:val="0"/>
                <w:noProof w:val="0"/>
              </w:rPr>
              <w:t>16</w:t>
            </w:r>
          </w:p>
        </w:tc>
        <w:tc>
          <w:tcPr>
            <w:tcW w:w="4039" w:type="dxa"/>
          </w:tcPr>
          <w:p w14:paraId="1EADC19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rPr>
              <w:t xml:space="preserve">Onderhoudt contacten met media en sponsors </w:t>
            </w:r>
          </w:p>
        </w:tc>
        <w:tc>
          <w:tcPr>
            <w:tcW w:w="331" w:type="dxa"/>
          </w:tcPr>
          <w:p w14:paraId="0AE92A8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E1272D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14CD43A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21A84BE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59828C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4E5A3B3" w14:textId="77777777" w:rsidR="00A93E6A" w:rsidRPr="0081138D" w:rsidRDefault="00A93E6A" w:rsidP="001F65F8">
            <w:pPr>
              <w:spacing w:line="276" w:lineRule="auto"/>
              <w:rPr>
                <w:b w:val="0"/>
                <w:noProof w:val="0"/>
                <w:color w:val="1F497D" w:themeColor="text2"/>
              </w:rPr>
            </w:pPr>
            <w:r w:rsidRPr="0081138D">
              <w:rPr>
                <w:b w:val="0"/>
                <w:noProof w:val="0"/>
                <w:color w:val="1F497D" w:themeColor="text2"/>
              </w:rPr>
              <w:t>17</w:t>
            </w:r>
          </w:p>
        </w:tc>
        <w:tc>
          <w:tcPr>
            <w:tcW w:w="4039" w:type="dxa"/>
          </w:tcPr>
          <w:p w14:paraId="08C5E3A5" w14:textId="77777777" w:rsidR="00A93E6A" w:rsidRPr="00A77DDD"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Houdt zich aan de beroepscode</w:t>
            </w:r>
          </w:p>
        </w:tc>
        <w:tc>
          <w:tcPr>
            <w:tcW w:w="331" w:type="dxa"/>
          </w:tcPr>
          <w:p w14:paraId="2ABAEDB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03E1E8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4A252E5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F6F22D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54F6FDF" w14:textId="77777777" w:rsidTr="009C4747">
        <w:trPr>
          <w:trHeight w:val="454"/>
        </w:trPr>
        <w:tc>
          <w:tcPr>
            <w:cnfStyle w:val="001000000000" w:firstRow="0" w:lastRow="0" w:firstColumn="1" w:lastColumn="0" w:oddVBand="0" w:evenVBand="0" w:oddHBand="0" w:evenHBand="0" w:firstRowFirstColumn="0" w:firstRowLastColumn="0" w:lastRowFirstColumn="0" w:lastRowLastColumn="0"/>
            <w:tcW w:w="4535" w:type="dxa"/>
            <w:gridSpan w:val="2"/>
          </w:tcPr>
          <w:p w14:paraId="29626877" w14:textId="77777777" w:rsidR="00A93E6A" w:rsidRPr="00A344F1" w:rsidRDefault="00A93E6A" w:rsidP="001F65F8">
            <w:pPr>
              <w:rPr>
                <w:noProof w:val="0"/>
              </w:rPr>
            </w:pPr>
            <w:r w:rsidRPr="00A344F1">
              <w:rPr>
                <w:noProof w:val="0"/>
              </w:rPr>
              <w:t>Resultaat van de PVB</w:t>
            </w:r>
          </w:p>
        </w:tc>
        <w:tc>
          <w:tcPr>
            <w:tcW w:w="1383" w:type="dxa"/>
            <w:gridSpan w:val="5"/>
          </w:tcPr>
          <w:p w14:paraId="3F4E59D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829" w:type="dxa"/>
            <w:vMerge w:val="restart"/>
          </w:tcPr>
          <w:p w14:paraId="3BD9B1A6" w14:textId="77777777" w:rsidR="00A93E6A" w:rsidRPr="00FC4283" w:rsidRDefault="00A93E6A" w:rsidP="001F65F8">
            <w:pPr>
              <w:cnfStyle w:val="000000000000" w:firstRow="0" w:lastRow="0" w:firstColumn="0" w:lastColumn="0" w:oddVBand="0" w:evenVBand="0" w:oddHBand="0" w:evenHBand="0" w:firstRowFirstColumn="0" w:firstRowLastColumn="0" w:lastRowFirstColumn="0" w:lastRowLastColumn="0"/>
              <w:rPr>
                <w:b/>
                <w:noProof w:val="0"/>
              </w:rPr>
            </w:pPr>
            <w:r w:rsidRPr="00FC4283">
              <w:rPr>
                <w:b/>
                <w:noProof w:val="0"/>
              </w:rPr>
              <w:t>Toelichting</w:t>
            </w:r>
          </w:p>
          <w:p w14:paraId="298102A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A8DA70D"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5918" w:type="dxa"/>
            <w:gridSpan w:val="7"/>
          </w:tcPr>
          <w:p w14:paraId="6383A87C" w14:textId="77777777" w:rsidR="00A93E6A" w:rsidRPr="00A344F1" w:rsidRDefault="00A93E6A" w:rsidP="001F65F8">
            <w:pPr>
              <w:rPr>
                <w:noProof w:val="0"/>
              </w:rPr>
            </w:pPr>
            <w:r w:rsidRPr="00A344F1">
              <w:rPr>
                <w:noProof w:val="0"/>
              </w:rPr>
              <w:t>Handtekening PVB-beoordelaar:</w:t>
            </w:r>
          </w:p>
          <w:p w14:paraId="4CE37B28" w14:textId="77777777" w:rsidR="00A93E6A" w:rsidRPr="00A344F1" w:rsidRDefault="00A93E6A" w:rsidP="001F65F8">
            <w:pPr>
              <w:rPr>
                <w:noProof w:val="0"/>
              </w:rPr>
            </w:pPr>
          </w:p>
          <w:p w14:paraId="4DF88CC4" w14:textId="77777777" w:rsidR="00A93E6A" w:rsidRPr="00A344F1" w:rsidRDefault="00A93E6A" w:rsidP="001F65F8">
            <w:pPr>
              <w:rPr>
                <w:noProof w:val="0"/>
              </w:rPr>
            </w:pPr>
          </w:p>
          <w:p w14:paraId="533D0FDF" w14:textId="77777777" w:rsidR="00A93E6A" w:rsidRPr="00A344F1" w:rsidRDefault="00A93E6A" w:rsidP="001F65F8">
            <w:pPr>
              <w:rPr>
                <w:noProof w:val="0"/>
              </w:rPr>
            </w:pPr>
          </w:p>
        </w:tc>
        <w:tc>
          <w:tcPr>
            <w:tcW w:w="3829" w:type="dxa"/>
            <w:vMerge/>
          </w:tcPr>
          <w:p w14:paraId="6896C19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D495B8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5918" w:type="dxa"/>
            <w:gridSpan w:val="7"/>
          </w:tcPr>
          <w:p w14:paraId="274E9ED3" w14:textId="77777777" w:rsidR="00A93E6A" w:rsidRPr="00A344F1" w:rsidRDefault="00A93E6A" w:rsidP="001F65F8">
            <w:pPr>
              <w:pStyle w:val="Rodetekst"/>
              <w:rPr>
                <w:noProof w:val="0"/>
              </w:rPr>
            </w:pPr>
            <w:r w:rsidRPr="00A344F1">
              <w:rPr>
                <w:noProof w:val="0"/>
              </w:rPr>
              <w:t>Akkoord toetsingscommissie</w:t>
            </w:r>
          </w:p>
        </w:tc>
        <w:tc>
          <w:tcPr>
            <w:tcW w:w="3829" w:type="dxa"/>
          </w:tcPr>
          <w:p w14:paraId="0E2FDD4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bl>
    <w:p w14:paraId="6248A58D" w14:textId="77777777" w:rsidR="00A93E6A" w:rsidRPr="00A344F1" w:rsidRDefault="00A93E6A" w:rsidP="00A93E6A">
      <w:pPr>
        <w:rPr>
          <w:noProof w:val="0"/>
        </w:rPr>
      </w:pPr>
    </w:p>
    <w:p w14:paraId="1443C129" w14:textId="77777777" w:rsidR="006D64BB" w:rsidRDefault="006D64BB" w:rsidP="00A93E6A">
      <w:pPr>
        <w:spacing w:after="200"/>
        <w:rPr>
          <w:noProof w:val="0"/>
        </w:rPr>
      </w:pPr>
    </w:p>
    <w:p w14:paraId="2F057355" w14:textId="77777777" w:rsidR="009F3D5E" w:rsidRDefault="009F3D5E" w:rsidP="00A93E6A">
      <w:pPr>
        <w:spacing w:after="200"/>
        <w:rPr>
          <w:noProof w:val="0"/>
        </w:rPr>
        <w:sectPr w:rsidR="009F3D5E" w:rsidSect="001721D0">
          <w:footerReference w:type="default" r:id="rId17"/>
          <w:pgSz w:w="11906" w:h="16838"/>
          <w:pgMar w:top="1134" w:right="1418" w:bottom="1134" w:left="1418" w:header="709" w:footer="709" w:gutter="0"/>
          <w:cols w:space="708"/>
        </w:sectPr>
      </w:pPr>
    </w:p>
    <w:p w14:paraId="390E7688" w14:textId="0C40DA5A" w:rsidR="009F3D5E" w:rsidRPr="00A77DDD" w:rsidRDefault="009F3D5E" w:rsidP="009F3D5E">
      <w:pPr>
        <w:pStyle w:val="Kop1"/>
        <w:rPr>
          <w:noProof w:val="0"/>
          <w:color w:val="1F497D" w:themeColor="text2"/>
        </w:rPr>
      </w:pPr>
      <w:bookmarkStart w:id="228" w:name="_Toc342428218"/>
      <w:bookmarkStart w:id="229" w:name="_Toc350365984"/>
      <w:bookmarkStart w:id="230" w:name="_Toc474264320"/>
      <w:bookmarkStart w:id="231" w:name="_Toc355508871"/>
      <w:r w:rsidRPr="009A49B2">
        <w:rPr>
          <w:noProof w:val="0"/>
          <w:color w:val="1F497D" w:themeColor="text2"/>
        </w:rPr>
        <w:lastRenderedPageBreak/>
        <w:t>PVB 4.</w:t>
      </w:r>
      <w:r>
        <w:rPr>
          <w:noProof w:val="0"/>
          <w:color w:val="1F497D" w:themeColor="text2"/>
        </w:rPr>
        <w:t>6</w:t>
      </w:r>
      <w:r w:rsidRPr="009A49B2">
        <w:rPr>
          <w:noProof w:val="0"/>
          <w:color w:val="1F497D" w:themeColor="text2"/>
        </w:rPr>
        <w:t xml:space="preserve"> </w:t>
      </w:r>
      <w:r>
        <w:rPr>
          <w:noProof w:val="0"/>
          <w:color w:val="1F497D" w:themeColor="text2"/>
        </w:rPr>
        <w:t>Scouten van sporters</w:t>
      </w:r>
      <w:r w:rsidRPr="009A49B2">
        <w:rPr>
          <w:noProof w:val="0"/>
          <w:color w:val="1F497D" w:themeColor="text2"/>
        </w:rPr>
        <w:t xml:space="preserve"> </w:t>
      </w:r>
    </w:p>
    <w:p w14:paraId="7AE60D8E" w14:textId="77777777" w:rsidR="009F3D5E" w:rsidRPr="00A77DDD" w:rsidRDefault="009F3D5E" w:rsidP="009F3D5E">
      <w:pPr>
        <w:pStyle w:val="KopOngenummerd"/>
        <w:rPr>
          <w:noProof w:val="0"/>
          <w:color w:val="1F497D" w:themeColor="text2"/>
        </w:rPr>
      </w:pPr>
      <w:r w:rsidRPr="009A49B2">
        <w:rPr>
          <w:noProof w:val="0"/>
          <w:color w:val="1F497D" w:themeColor="text2"/>
        </w:rPr>
        <w:t xml:space="preserve">Deelkwalificatie van trainer-coach 4 </w:t>
      </w:r>
    </w:p>
    <w:p w14:paraId="4170203B" w14:textId="77777777" w:rsidR="00A93E6A" w:rsidRPr="00A344F1" w:rsidRDefault="00A93E6A" w:rsidP="00A93E6A">
      <w:pPr>
        <w:pStyle w:val="Kop2"/>
        <w:ind w:left="567" w:hanging="567"/>
        <w:rPr>
          <w:rFonts w:eastAsia="Times New Roman"/>
          <w:noProof w:val="0"/>
        </w:rPr>
      </w:pPr>
      <w:bookmarkStart w:id="232" w:name="_Toc342428219"/>
      <w:bookmarkStart w:id="233" w:name="_Toc350365985"/>
      <w:bookmarkStart w:id="234" w:name="_Toc474264321"/>
      <w:bookmarkStart w:id="235" w:name="_Toc355508872"/>
      <w:bookmarkEnd w:id="228"/>
      <w:bookmarkEnd w:id="229"/>
      <w:bookmarkEnd w:id="230"/>
      <w:bookmarkEnd w:id="231"/>
      <w:r w:rsidRPr="00A344F1">
        <w:rPr>
          <w:rFonts w:eastAsia="Times New Roman"/>
          <w:noProof w:val="0"/>
        </w:rPr>
        <w:t>Inleiding</w:t>
      </w:r>
      <w:bookmarkEnd w:id="232"/>
      <w:bookmarkEnd w:id="233"/>
      <w:bookmarkEnd w:id="234"/>
      <w:bookmarkEnd w:id="235"/>
      <w:r w:rsidRPr="00A344F1">
        <w:rPr>
          <w:rFonts w:eastAsia="Times New Roman"/>
          <w:noProof w:val="0"/>
        </w:rPr>
        <w:t xml:space="preserve"> </w:t>
      </w:r>
    </w:p>
    <w:p w14:paraId="059140B8" w14:textId="77777777" w:rsidR="00A93E6A" w:rsidRPr="00A344F1" w:rsidRDefault="00A93E6A" w:rsidP="00A93E6A">
      <w:pPr>
        <w:rPr>
          <w:noProof w:val="0"/>
        </w:rPr>
      </w:pPr>
    </w:p>
    <w:p w14:paraId="306C78AF" w14:textId="77777777" w:rsidR="00A93E6A" w:rsidRPr="00A344F1" w:rsidRDefault="00A93E6A" w:rsidP="00A93E6A">
      <w:pPr>
        <w:rPr>
          <w:noProof w:val="0"/>
        </w:rPr>
      </w:pPr>
      <w:r w:rsidRPr="00A344F1">
        <w:rPr>
          <w:noProof w:val="0"/>
        </w:rPr>
        <w:t xml:space="preserve">Om het door </w:t>
      </w:r>
      <w:r w:rsidRPr="00A344F1">
        <w:rPr>
          <w:noProof w:val="0"/>
          <w:color w:val="FF0000"/>
        </w:rPr>
        <w:t>de eigen sportbond</w:t>
      </w:r>
      <w:r w:rsidRPr="00A344F1">
        <w:rPr>
          <w:noProof w:val="0"/>
        </w:rPr>
        <w:t xml:space="preserve"> </w:t>
      </w:r>
      <w:r w:rsidRPr="00A344F1">
        <w:rPr>
          <w:noProof w:val="0"/>
          <w:color w:val="FF0000"/>
        </w:rPr>
        <w:t>en</w:t>
      </w:r>
      <w:r w:rsidRPr="00A344F1">
        <w:rPr>
          <w:noProof w:val="0"/>
        </w:rPr>
        <w:t xml:space="preserve"> NOC*NSF erkende diploma </w:t>
      </w:r>
      <w:r w:rsidRPr="00A344F1">
        <w:rPr>
          <w:noProof w:val="0"/>
          <w:color w:val="FF0000"/>
        </w:rPr>
        <w:t xml:space="preserve">trainer-coach </w:t>
      </w:r>
      <w:r w:rsidRPr="00A344F1">
        <w:rPr>
          <w:noProof w:val="0"/>
        </w:rPr>
        <w:t xml:space="preserve">4 te behalen, moet je </w:t>
      </w:r>
      <w:r w:rsidRPr="00611A51">
        <w:rPr>
          <w:noProof w:val="0"/>
          <w:color w:val="FF0000"/>
        </w:rPr>
        <w:t>vijf</w:t>
      </w:r>
      <w:r w:rsidRPr="00A344F1">
        <w:rPr>
          <w:noProof w:val="0"/>
        </w:rPr>
        <w:t xml:space="preserve"> kerntaken op niveau 4 beheersen. Door met succes een proeve van bekwaamheid (PVB) af te leggen, toon je aan dat je een kerntaak beheerst. </w:t>
      </w:r>
    </w:p>
    <w:p w14:paraId="4C5EA0FF" w14:textId="77777777" w:rsidR="00A93E6A" w:rsidRPr="00A344F1" w:rsidRDefault="00A93E6A" w:rsidP="00A93E6A">
      <w:pPr>
        <w:pStyle w:val="Kop2"/>
        <w:numPr>
          <w:ilvl w:val="0"/>
          <w:numId w:val="38"/>
        </w:numPr>
        <w:rPr>
          <w:noProof w:val="0"/>
        </w:rPr>
      </w:pPr>
      <w:bookmarkStart w:id="236" w:name="_Toc342428220"/>
      <w:bookmarkStart w:id="237" w:name="_Toc350365986"/>
      <w:bookmarkStart w:id="238" w:name="_Toc474264322"/>
      <w:bookmarkStart w:id="239" w:name="_Toc355508873"/>
      <w:r w:rsidRPr="00A344F1">
        <w:rPr>
          <w:noProof w:val="0"/>
        </w:rPr>
        <w:t>Doelstelling</w:t>
      </w:r>
      <w:bookmarkEnd w:id="236"/>
      <w:bookmarkEnd w:id="237"/>
      <w:bookmarkEnd w:id="238"/>
      <w:bookmarkEnd w:id="239"/>
      <w:r w:rsidRPr="00A344F1">
        <w:rPr>
          <w:noProof w:val="0"/>
        </w:rPr>
        <w:t xml:space="preserve"> </w:t>
      </w:r>
    </w:p>
    <w:p w14:paraId="65534527" w14:textId="77777777" w:rsidR="00A93E6A" w:rsidRPr="00A344F1" w:rsidRDefault="00A93E6A" w:rsidP="00A93E6A">
      <w:pPr>
        <w:rPr>
          <w:noProof w:val="0"/>
        </w:rPr>
      </w:pPr>
    </w:p>
    <w:p w14:paraId="4690E64C" w14:textId="77777777" w:rsidR="00A93E6A" w:rsidRPr="00A344F1" w:rsidRDefault="00A93E6A" w:rsidP="00A93E6A">
      <w:pPr>
        <w:rPr>
          <w:noProof w:val="0"/>
        </w:rPr>
      </w:pPr>
      <w:r w:rsidRPr="00A344F1">
        <w:rPr>
          <w:noProof w:val="0"/>
        </w:rPr>
        <w:t xml:space="preserve">Deze PVB heeft betrekking op kerntaak 4.6, het scouten van </w:t>
      </w:r>
      <w:r w:rsidRPr="00A344F1">
        <w:rPr>
          <w:noProof w:val="0"/>
          <w:color w:val="FF0000"/>
        </w:rPr>
        <w:t>sporters</w:t>
      </w:r>
      <w:r w:rsidRPr="00A344F1">
        <w:rPr>
          <w:noProof w:val="0"/>
        </w:rPr>
        <w:t xml:space="preserve">. Met deze PVB toon je aan dat je: </w:t>
      </w:r>
    </w:p>
    <w:p w14:paraId="3FDFD87C" w14:textId="5C177824" w:rsidR="00A93E6A" w:rsidRPr="0002795B" w:rsidRDefault="0002795B" w:rsidP="00A93E6A">
      <w:pPr>
        <w:pStyle w:val="Opsomming"/>
        <w:rPr>
          <w:b/>
          <w:noProof w:val="0"/>
        </w:rPr>
      </w:pPr>
      <w:r w:rsidRPr="0002795B">
        <w:rPr>
          <w:b/>
          <w:noProof w:val="0"/>
        </w:rPr>
        <w:t xml:space="preserve">Doelstellingen </w:t>
      </w:r>
      <w:r w:rsidR="00A93E6A" w:rsidRPr="0002795B">
        <w:rPr>
          <w:b/>
          <w:noProof w:val="0"/>
        </w:rPr>
        <w:t>en criteria voor scouting kunt formuleren;</w:t>
      </w:r>
    </w:p>
    <w:p w14:paraId="0980F5F3" w14:textId="54765416" w:rsidR="00A93E6A" w:rsidRPr="0002795B" w:rsidRDefault="0002795B" w:rsidP="00A93E6A">
      <w:pPr>
        <w:pStyle w:val="Opsomming"/>
        <w:rPr>
          <w:b/>
          <w:noProof w:val="0"/>
        </w:rPr>
      </w:pPr>
      <w:r w:rsidRPr="0002795B">
        <w:rPr>
          <w:b/>
          <w:noProof w:val="0"/>
        </w:rPr>
        <w:t xml:space="preserve">Scoutinggegevens </w:t>
      </w:r>
      <w:r w:rsidR="00A93E6A" w:rsidRPr="0002795B">
        <w:rPr>
          <w:b/>
          <w:noProof w:val="0"/>
        </w:rPr>
        <w:t>kunt verzamelen en interpreteren;</w:t>
      </w:r>
    </w:p>
    <w:p w14:paraId="33682A25" w14:textId="175C79B4" w:rsidR="00A93E6A" w:rsidRPr="0002795B" w:rsidRDefault="0002795B" w:rsidP="00A93E6A">
      <w:pPr>
        <w:pStyle w:val="Opsomming"/>
        <w:rPr>
          <w:b/>
          <w:noProof w:val="0"/>
        </w:rPr>
      </w:pPr>
      <w:r w:rsidRPr="0002795B">
        <w:rPr>
          <w:b/>
          <w:noProof w:val="0"/>
          <w:color w:val="FF0000"/>
        </w:rPr>
        <w:t>Sporters</w:t>
      </w:r>
      <w:r w:rsidRPr="0002795B">
        <w:rPr>
          <w:b/>
          <w:noProof w:val="0"/>
        </w:rPr>
        <w:t xml:space="preserve"> </w:t>
      </w:r>
      <w:r w:rsidR="00A93E6A" w:rsidRPr="0002795B">
        <w:rPr>
          <w:b/>
          <w:noProof w:val="0"/>
        </w:rPr>
        <w:t xml:space="preserve">kunt selecteren en begeleiden. </w:t>
      </w:r>
    </w:p>
    <w:p w14:paraId="3E259021" w14:textId="77777777" w:rsidR="00A93E6A" w:rsidRPr="00A344F1" w:rsidRDefault="00A93E6A" w:rsidP="00A93E6A">
      <w:pPr>
        <w:pStyle w:val="Kop2"/>
        <w:numPr>
          <w:ilvl w:val="0"/>
          <w:numId w:val="38"/>
        </w:numPr>
        <w:rPr>
          <w:noProof w:val="0"/>
        </w:rPr>
      </w:pPr>
      <w:bookmarkStart w:id="240" w:name="_Toc342428221"/>
      <w:bookmarkStart w:id="241" w:name="_Toc350365987"/>
      <w:bookmarkStart w:id="242" w:name="_Toc474264323"/>
      <w:bookmarkStart w:id="243" w:name="_Toc355508874"/>
      <w:r w:rsidRPr="00A344F1">
        <w:rPr>
          <w:noProof w:val="0"/>
        </w:rPr>
        <w:t>Opdracht</w:t>
      </w:r>
      <w:bookmarkEnd w:id="240"/>
      <w:bookmarkEnd w:id="241"/>
      <w:bookmarkEnd w:id="242"/>
      <w:bookmarkEnd w:id="243"/>
    </w:p>
    <w:p w14:paraId="42170ECA" w14:textId="77777777" w:rsidR="00A93E6A" w:rsidRPr="00A344F1" w:rsidRDefault="00A93E6A" w:rsidP="00A93E6A">
      <w:pPr>
        <w:rPr>
          <w:noProof w:val="0"/>
        </w:rPr>
      </w:pPr>
    </w:p>
    <w:p w14:paraId="099F3C32" w14:textId="77777777" w:rsidR="00A93E6A" w:rsidRPr="00A344F1" w:rsidRDefault="00A93E6A" w:rsidP="00A93E6A">
      <w:pPr>
        <w:rPr>
          <w:noProof w:val="0"/>
        </w:rPr>
      </w:pPr>
      <w:r w:rsidRPr="00A344F1">
        <w:rPr>
          <w:noProof w:val="0"/>
        </w:rPr>
        <w:t xml:space="preserve">De algemene opdracht voor deze PVB is: ‘Scout </w:t>
      </w:r>
      <w:r w:rsidRPr="00A344F1">
        <w:rPr>
          <w:noProof w:val="0"/>
          <w:color w:val="FF0000"/>
        </w:rPr>
        <w:t>sporters</w:t>
      </w:r>
      <w:r w:rsidRPr="00A344F1">
        <w:rPr>
          <w:noProof w:val="0"/>
        </w:rPr>
        <w:t xml:space="preserve">’. Deze opdracht voer je uit aan de hand van drie deelopdrachten. </w:t>
      </w:r>
    </w:p>
    <w:p w14:paraId="3CD4F15A" w14:textId="77777777" w:rsidR="00A93E6A" w:rsidRPr="00A344F1" w:rsidRDefault="00A93E6A" w:rsidP="00A93E6A">
      <w:pPr>
        <w:rPr>
          <w:noProof w:val="0"/>
        </w:rPr>
      </w:pPr>
    </w:p>
    <w:p w14:paraId="503BE375" w14:textId="77777777" w:rsidR="00A93E6A" w:rsidRPr="00A344F1" w:rsidRDefault="00A93E6A" w:rsidP="00A93E6A">
      <w:pPr>
        <w:rPr>
          <w:noProof w:val="0"/>
        </w:rPr>
      </w:pPr>
      <w:r w:rsidRPr="00A344F1">
        <w:rPr>
          <w:noProof w:val="0"/>
        </w:rPr>
        <w:t>De drie deelopdrachten hebben betrekking op de werkprocessen:</w:t>
      </w:r>
    </w:p>
    <w:p w14:paraId="2491F093" w14:textId="77777777" w:rsidR="00A93E6A" w:rsidRPr="0002795B" w:rsidRDefault="00A93E6A" w:rsidP="00A93E6A">
      <w:pPr>
        <w:pStyle w:val="Opsomming"/>
        <w:rPr>
          <w:b/>
          <w:noProof w:val="0"/>
        </w:rPr>
      </w:pPr>
      <w:r w:rsidRPr="0002795B">
        <w:rPr>
          <w:b/>
          <w:noProof w:val="0"/>
        </w:rPr>
        <w:t xml:space="preserve">4.6.1 Formuleert doelstellingen en criteria scouting; </w:t>
      </w:r>
    </w:p>
    <w:p w14:paraId="0DC6EE8E" w14:textId="77777777" w:rsidR="00A93E6A" w:rsidRPr="0002795B" w:rsidRDefault="00A93E6A" w:rsidP="00A93E6A">
      <w:pPr>
        <w:pStyle w:val="Opsomming"/>
        <w:rPr>
          <w:b/>
          <w:noProof w:val="0"/>
        </w:rPr>
      </w:pPr>
      <w:r w:rsidRPr="0002795B">
        <w:rPr>
          <w:b/>
          <w:noProof w:val="0"/>
        </w:rPr>
        <w:t xml:space="preserve">4.6.2 Verzamelt en interpreteert scoutinggegevens; </w:t>
      </w:r>
    </w:p>
    <w:p w14:paraId="23BA6513" w14:textId="77777777" w:rsidR="00A93E6A" w:rsidRPr="0002795B" w:rsidRDefault="00A93E6A" w:rsidP="00A93E6A">
      <w:pPr>
        <w:pStyle w:val="Opsomming"/>
        <w:rPr>
          <w:b/>
          <w:noProof w:val="0"/>
        </w:rPr>
      </w:pPr>
      <w:r w:rsidRPr="0002795B">
        <w:rPr>
          <w:b/>
          <w:noProof w:val="0"/>
        </w:rPr>
        <w:t xml:space="preserve">4.6.3 Selecteert en begeleidt </w:t>
      </w:r>
      <w:r w:rsidRPr="0002795B">
        <w:rPr>
          <w:b/>
          <w:noProof w:val="0"/>
          <w:color w:val="FF0000"/>
        </w:rPr>
        <w:t>sporters</w:t>
      </w:r>
      <w:r w:rsidRPr="0002795B">
        <w:rPr>
          <w:b/>
          <w:noProof w:val="0"/>
        </w:rPr>
        <w:t xml:space="preserve">. </w:t>
      </w:r>
    </w:p>
    <w:p w14:paraId="40C4592D" w14:textId="77777777" w:rsidR="00A93E6A" w:rsidRPr="00A344F1" w:rsidRDefault="00A93E6A" w:rsidP="00A93E6A">
      <w:pPr>
        <w:pStyle w:val="Kop2"/>
        <w:numPr>
          <w:ilvl w:val="0"/>
          <w:numId w:val="38"/>
        </w:numPr>
        <w:rPr>
          <w:noProof w:val="0"/>
        </w:rPr>
      </w:pPr>
      <w:bookmarkStart w:id="244" w:name="_Toc342428222"/>
      <w:bookmarkStart w:id="245" w:name="_Toc350365988"/>
      <w:bookmarkStart w:id="246" w:name="_Toc474264324"/>
      <w:bookmarkStart w:id="247" w:name="_Toc355508875"/>
      <w:r w:rsidRPr="00A344F1">
        <w:rPr>
          <w:noProof w:val="0"/>
        </w:rPr>
        <w:t>Eisen voor toelating PVB</w:t>
      </w:r>
      <w:bookmarkEnd w:id="244"/>
      <w:bookmarkEnd w:id="245"/>
      <w:bookmarkEnd w:id="246"/>
      <w:bookmarkEnd w:id="247"/>
      <w:r w:rsidRPr="00A344F1">
        <w:rPr>
          <w:noProof w:val="0"/>
        </w:rPr>
        <w:t xml:space="preserve"> </w:t>
      </w:r>
    </w:p>
    <w:p w14:paraId="479DF3EE" w14:textId="77777777" w:rsidR="00A93E6A" w:rsidRPr="00A344F1" w:rsidRDefault="00A93E6A" w:rsidP="00A93E6A">
      <w:pPr>
        <w:rPr>
          <w:noProof w:val="0"/>
        </w:rPr>
      </w:pPr>
    </w:p>
    <w:p w14:paraId="11A3D079" w14:textId="77777777" w:rsidR="00A93E6A" w:rsidRPr="00A344F1" w:rsidRDefault="00A93E6A" w:rsidP="00A93E6A">
      <w:pPr>
        <w:rPr>
          <w:noProof w:val="0"/>
        </w:rPr>
      </w:pPr>
      <w:r w:rsidRPr="00A344F1">
        <w:rPr>
          <w:noProof w:val="0"/>
        </w:rPr>
        <w:t xml:space="preserve">Je kan je portfolio ter beoordeling aanbieden als je voldoet aan de volgende eisen: </w:t>
      </w:r>
    </w:p>
    <w:p w14:paraId="548171B8" w14:textId="427C7763" w:rsidR="00A93E6A" w:rsidRPr="0002795B" w:rsidRDefault="0002795B" w:rsidP="00A93E6A">
      <w:pPr>
        <w:pStyle w:val="Opsomming"/>
        <w:rPr>
          <w:b/>
          <w:noProof w:val="0"/>
        </w:rPr>
      </w:pPr>
      <w:r w:rsidRPr="0002795B">
        <w:rPr>
          <w:b/>
          <w:noProof w:val="0"/>
        </w:rPr>
        <w:t xml:space="preserve">Je </w:t>
      </w:r>
      <w:r w:rsidR="00A93E6A" w:rsidRPr="0002795B">
        <w:rPr>
          <w:b/>
          <w:noProof w:val="0"/>
        </w:rPr>
        <w:t>bent minstens 18 jaar oud;</w:t>
      </w:r>
    </w:p>
    <w:p w14:paraId="04F48FCA" w14:textId="6F8C80BB" w:rsidR="00A93E6A" w:rsidRPr="0002795B" w:rsidRDefault="0002795B" w:rsidP="00A93E6A">
      <w:pPr>
        <w:pStyle w:val="Opsomming"/>
        <w:rPr>
          <w:b/>
          <w:noProof w:val="0"/>
          <w:color w:val="FF0000"/>
        </w:rPr>
      </w:pPr>
      <w:r w:rsidRPr="0002795B">
        <w:rPr>
          <w:b/>
          <w:noProof w:val="0"/>
          <w:color w:val="FF0000"/>
        </w:rPr>
        <w:t xml:space="preserve">Je </w:t>
      </w:r>
      <w:r w:rsidR="00A93E6A" w:rsidRPr="0002795B">
        <w:rPr>
          <w:b/>
          <w:noProof w:val="0"/>
          <w:color w:val="FF0000"/>
        </w:rPr>
        <w:t xml:space="preserve">hebt het diploma trainer-coach 3; </w:t>
      </w:r>
    </w:p>
    <w:p w14:paraId="353CFA19" w14:textId="5E8E4B65" w:rsidR="00A93E6A" w:rsidRPr="0002795B" w:rsidRDefault="0002795B" w:rsidP="00A93E6A">
      <w:pPr>
        <w:pStyle w:val="Opsomming"/>
        <w:rPr>
          <w:b/>
          <w:noProof w:val="0"/>
          <w:color w:val="FF0000"/>
        </w:rPr>
      </w:pPr>
      <w:r w:rsidRPr="0002795B">
        <w:rPr>
          <w:b/>
          <w:noProof w:val="0"/>
          <w:color w:val="FF0000"/>
        </w:rPr>
        <w:t xml:space="preserve">Je </w:t>
      </w:r>
      <w:r w:rsidR="00A93E6A" w:rsidRPr="0002795B">
        <w:rPr>
          <w:b/>
          <w:noProof w:val="0"/>
          <w:color w:val="FF0000"/>
        </w:rPr>
        <w:t>bent lid van de bond;</w:t>
      </w:r>
    </w:p>
    <w:p w14:paraId="7F535005" w14:textId="7130386B" w:rsidR="00A93E6A" w:rsidRPr="0002795B" w:rsidRDefault="0002795B" w:rsidP="00A93E6A">
      <w:pPr>
        <w:pStyle w:val="Opsomming"/>
        <w:rPr>
          <w:b/>
          <w:noProof w:val="0"/>
          <w:color w:val="FF0000"/>
        </w:rPr>
      </w:pPr>
      <w:r w:rsidRPr="0002795B">
        <w:rPr>
          <w:b/>
          <w:noProof w:val="0"/>
          <w:color w:val="FF0000"/>
        </w:rPr>
        <w:t xml:space="preserve">Je </w:t>
      </w:r>
      <w:r w:rsidR="00A93E6A" w:rsidRPr="0002795B">
        <w:rPr>
          <w:b/>
          <w:noProof w:val="0"/>
          <w:color w:val="FF0000"/>
        </w:rPr>
        <w:t>beschikt over kwalificatie</w:t>
      </w:r>
      <w:r w:rsidR="008D2E40">
        <w:rPr>
          <w:b/>
          <w:noProof w:val="0"/>
          <w:color w:val="FF0000"/>
        </w:rPr>
        <w:t xml:space="preserve"> …</w:t>
      </w:r>
      <w:r w:rsidR="00A93E6A" w:rsidRPr="0002795B">
        <w:rPr>
          <w:b/>
          <w:noProof w:val="0"/>
          <w:color w:val="FF0000"/>
        </w:rPr>
        <w:t xml:space="preserve"> deelkwalificat</w:t>
      </w:r>
      <w:r w:rsidR="008D2E40">
        <w:rPr>
          <w:b/>
          <w:noProof w:val="0"/>
          <w:color w:val="FF0000"/>
        </w:rPr>
        <w:t>ies en/of eigen vaardigheden …</w:t>
      </w:r>
      <w:r w:rsidR="00A93E6A" w:rsidRPr="0002795B">
        <w:rPr>
          <w:b/>
          <w:noProof w:val="0"/>
          <w:color w:val="FF0000"/>
        </w:rPr>
        <w:t>;</w:t>
      </w:r>
    </w:p>
    <w:p w14:paraId="3A31BFD6" w14:textId="0055DC57" w:rsidR="00A93E6A" w:rsidRPr="0002795B" w:rsidRDefault="0002795B" w:rsidP="00A93E6A">
      <w:pPr>
        <w:pStyle w:val="Opsomming"/>
        <w:rPr>
          <w:b/>
          <w:noProof w:val="0"/>
          <w:color w:val="FF0000"/>
        </w:rPr>
      </w:pPr>
      <w:r w:rsidRPr="0002795B">
        <w:rPr>
          <w:b/>
          <w:noProof w:val="0"/>
          <w:color w:val="FF0000"/>
        </w:rPr>
        <w:t xml:space="preserve">Je </w:t>
      </w:r>
      <w:r w:rsidR="00A93E6A" w:rsidRPr="0002795B">
        <w:rPr>
          <w:b/>
          <w:noProof w:val="0"/>
          <w:color w:val="FF0000"/>
        </w:rPr>
        <w:t>hebt het inschrijfgeld voor de PVB betaald.</w:t>
      </w:r>
    </w:p>
    <w:p w14:paraId="21993D80" w14:textId="77777777" w:rsidR="00A93E6A" w:rsidRPr="00A344F1" w:rsidRDefault="00A93E6A" w:rsidP="00A93E6A">
      <w:pPr>
        <w:pStyle w:val="Kop2"/>
        <w:numPr>
          <w:ilvl w:val="0"/>
          <w:numId w:val="38"/>
        </w:numPr>
        <w:rPr>
          <w:noProof w:val="0"/>
        </w:rPr>
      </w:pPr>
      <w:bookmarkStart w:id="248" w:name="_Toc342428223"/>
      <w:bookmarkStart w:id="249" w:name="_Toc350365989"/>
      <w:bookmarkStart w:id="250" w:name="_Toc474264325"/>
      <w:bookmarkStart w:id="251" w:name="_Toc355508876"/>
      <w:r w:rsidRPr="00A344F1">
        <w:rPr>
          <w:noProof w:val="0"/>
        </w:rPr>
        <w:t>Onderdelen PVB</w:t>
      </w:r>
      <w:bookmarkEnd w:id="248"/>
      <w:bookmarkEnd w:id="249"/>
      <w:bookmarkEnd w:id="250"/>
      <w:bookmarkEnd w:id="251"/>
      <w:r w:rsidRPr="00A344F1">
        <w:rPr>
          <w:noProof w:val="0"/>
        </w:rPr>
        <w:t xml:space="preserve"> </w:t>
      </w:r>
    </w:p>
    <w:p w14:paraId="0ED9194A" w14:textId="77777777" w:rsidR="00A93E6A" w:rsidRPr="00A344F1" w:rsidRDefault="00A93E6A" w:rsidP="00A93E6A">
      <w:pPr>
        <w:rPr>
          <w:noProof w:val="0"/>
        </w:rPr>
      </w:pPr>
    </w:p>
    <w:p w14:paraId="39ABF1CB" w14:textId="77777777" w:rsidR="00A93E6A" w:rsidRPr="00A344F1" w:rsidRDefault="00A93E6A" w:rsidP="00A93E6A">
      <w:pPr>
        <w:rPr>
          <w:noProof w:val="0"/>
        </w:rPr>
      </w:pPr>
      <w:r w:rsidRPr="00A344F1">
        <w:rPr>
          <w:noProof w:val="0"/>
        </w:rPr>
        <w:t xml:space="preserve">De PVB bestaat uit een portfoliobeoordeling. De </w:t>
      </w:r>
      <w:r w:rsidRPr="00A344F1">
        <w:rPr>
          <w:noProof w:val="0"/>
          <w:color w:val="FF0000"/>
        </w:rPr>
        <w:t>ingevulde werkbladen</w:t>
      </w:r>
      <w:r w:rsidRPr="00A344F1">
        <w:rPr>
          <w:noProof w:val="0"/>
        </w:rPr>
        <w:t xml:space="preserve"> van de deelopdrachten vormen samen je portfolio. Een portfoliobeoordeling bestaat uit een beoordeling van het portfolio </w:t>
      </w:r>
      <w:r w:rsidRPr="00A344F1">
        <w:rPr>
          <w:noProof w:val="0"/>
          <w:color w:val="FF0000"/>
        </w:rPr>
        <w:t xml:space="preserve">en een aanvullend reflectie-interview </w:t>
      </w:r>
      <w:r w:rsidRPr="00A344F1">
        <w:rPr>
          <w:noProof w:val="0"/>
        </w:rPr>
        <w:t xml:space="preserve">door de PVB-beoordelaar. </w:t>
      </w:r>
      <w:r w:rsidRPr="00A344F1">
        <w:rPr>
          <w:noProof w:val="0"/>
          <w:color w:val="FF0000"/>
        </w:rPr>
        <w:t>Een reflectie-interview duurt maximaal 30 minuten.</w:t>
      </w:r>
      <w:r w:rsidRPr="00A344F1">
        <w:rPr>
          <w:noProof w:val="0"/>
        </w:rPr>
        <w:t xml:space="preserve"> </w:t>
      </w:r>
    </w:p>
    <w:p w14:paraId="1467BE48" w14:textId="77777777" w:rsidR="00A93E6A" w:rsidRPr="00A344F1" w:rsidRDefault="00A93E6A" w:rsidP="00A93E6A">
      <w:pPr>
        <w:rPr>
          <w:noProof w:val="0"/>
        </w:rPr>
      </w:pPr>
    </w:p>
    <w:p w14:paraId="6AFB9936" w14:textId="77777777" w:rsidR="00A93E6A" w:rsidRPr="00A344F1" w:rsidRDefault="00A93E6A" w:rsidP="00A93E6A">
      <w:pPr>
        <w:rPr>
          <w:noProof w:val="0"/>
        </w:rPr>
      </w:pPr>
      <w:r w:rsidRPr="00A344F1">
        <w:rPr>
          <w:noProof w:val="0"/>
        </w:rPr>
        <w:t xml:space="preserve">De beoordelingscriteria staan in het protocol van PVB 4.6. </w:t>
      </w:r>
    </w:p>
    <w:p w14:paraId="51318A47" w14:textId="77777777" w:rsidR="00A93E6A" w:rsidRPr="00A344F1" w:rsidRDefault="00A93E6A" w:rsidP="00A93E6A">
      <w:pPr>
        <w:pStyle w:val="Kop2"/>
        <w:numPr>
          <w:ilvl w:val="0"/>
          <w:numId w:val="38"/>
        </w:numPr>
        <w:rPr>
          <w:noProof w:val="0"/>
        </w:rPr>
      </w:pPr>
      <w:bookmarkStart w:id="252" w:name="_Toc342428224"/>
      <w:bookmarkStart w:id="253" w:name="_Toc350365990"/>
      <w:bookmarkStart w:id="254" w:name="_Toc474264326"/>
      <w:bookmarkStart w:id="255" w:name="_Toc355508877"/>
      <w:r w:rsidRPr="00A344F1">
        <w:rPr>
          <w:noProof w:val="0"/>
        </w:rPr>
        <w:t>Afnamecondities</w:t>
      </w:r>
      <w:bookmarkEnd w:id="252"/>
      <w:bookmarkEnd w:id="253"/>
      <w:bookmarkEnd w:id="254"/>
      <w:bookmarkEnd w:id="255"/>
      <w:r w:rsidRPr="00A344F1">
        <w:rPr>
          <w:noProof w:val="0"/>
        </w:rPr>
        <w:t xml:space="preserve"> </w:t>
      </w:r>
    </w:p>
    <w:p w14:paraId="7492A1BA" w14:textId="77777777" w:rsidR="00A93E6A" w:rsidRPr="00A344F1" w:rsidRDefault="00A93E6A" w:rsidP="00A93E6A">
      <w:pPr>
        <w:rPr>
          <w:noProof w:val="0"/>
        </w:rPr>
      </w:pPr>
    </w:p>
    <w:p w14:paraId="385357E7" w14:textId="77777777" w:rsidR="00A93E6A" w:rsidRPr="00A344F1" w:rsidRDefault="00A93E6A" w:rsidP="00A93E6A">
      <w:pPr>
        <w:rPr>
          <w:noProof w:val="0"/>
        </w:rPr>
      </w:pPr>
      <w:r w:rsidRPr="00A344F1">
        <w:rPr>
          <w:noProof w:val="0"/>
        </w:rPr>
        <w:t xml:space="preserve">Je scout </w:t>
      </w:r>
      <w:r w:rsidRPr="00A344F1">
        <w:rPr>
          <w:noProof w:val="0"/>
          <w:color w:val="FF0000"/>
        </w:rPr>
        <w:t>sporters</w:t>
      </w:r>
      <w:r w:rsidRPr="00A344F1">
        <w:rPr>
          <w:noProof w:val="0"/>
        </w:rPr>
        <w:t xml:space="preserve"> voor </w:t>
      </w:r>
      <w:r w:rsidRPr="00A344F1">
        <w:rPr>
          <w:noProof w:val="0"/>
          <w:color w:val="FF0000"/>
        </w:rPr>
        <w:t>(aangeven: het sportniveau waarvoor wordt gescout).</w:t>
      </w:r>
      <w:r w:rsidRPr="00A344F1">
        <w:rPr>
          <w:noProof w:val="0"/>
        </w:rPr>
        <w:t xml:space="preserve"> </w:t>
      </w:r>
    </w:p>
    <w:p w14:paraId="70601228" w14:textId="77777777" w:rsidR="00A93E6A" w:rsidRPr="00A344F1" w:rsidRDefault="00A93E6A" w:rsidP="00A93E6A">
      <w:pPr>
        <w:pStyle w:val="Kop2"/>
        <w:numPr>
          <w:ilvl w:val="0"/>
          <w:numId w:val="38"/>
        </w:numPr>
        <w:rPr>
          <w:noProof w:val="0"/>
        </w:rPr>
      </w:pPr>
      <w:bookmarkStart w:id="256" w:name="_Toc342428225"/>
      <w:bookmarkStart w:id="257" w:name="_Toc350365991"/>
      <w:bookmarkStart w:id="258" w:name="_Toc474264327"/>
      <w:bookmarkStart w:id="259" w:name="_Toc355508878"/>
      <w:r w:rsidRPr="00A344F1">
        <w:rPr>
          <w:noProof w:val="0"/>
        </w:rPr>
        <w:t>Richtlijnen</w:t>
      </w:r>
      <w:bookmarkEnd w:id="256"/>
      <w:bookmarkEnd w:id="257"/>
      <w:bookmarkEnd w:id="258"/>
      <w:bookmarkEnd w:id="259"/>
      <w:r w:rsidRPr="00A344F1">
        <w:rPr>
          <w:noProof w:val="0"/>
        </w:rPr>
        <w:t xml:space="preserve"> </w:t>
      </w:r>
    </w:p>
    <w:p w14:paraId="30A56F2F" w14:textId="77777777" w:rsidR="00A93E6A" w:rsidRPr="00A344F1" w:rsidRDefault="00A93E6A" w:rsidP="00A93E6A">
      <w:pPr>
        <w:rPr>
          <w:noProof w:val="0"/>
        </w:rPr>
      </w:pPr>
    </w:p>
    <w:p w14:paraId="55A73238" w14:textId="77777777" w:rsidR="00A93E6A" w:rsidRPr="00A344F1" w:rsidRDefault="00A93E6A" w:rsidP="00A93E6A">
      <w:pPr>
        <w:pStyle w:val="Kop5"/>
        <w:numPr>
          <w:ilvl w:val="1"/>
          <w:numId w:val="38"/>
        </w:numPr>
        <w:rPr>
          <w:noProof w:val="0"/>
        </w:rPr>
      </w:pPr>
      <w:r w:rsidRPr="00A344F1">
        <w:rPr>
          <w:noProof w:val="0"/>
        </w:rPr>
        <w:t>Informatie</w:t>
      </w:r>
    </w:p>
    <w:p w14:paraId="0A3E6783" w14:textId="77777777" w:rsidR="00A93E6A" w:rsidRPr="00A344F1" w:rsidRDefault="00A93E6A" w:rsidP="00A93E6A">
      <w:pPr>
        <w:rPr>
          <w:noProof w:val="0"/>
        </w:rPr>
      </w:pPr>
    </w:p>
    <w:p w14:paraId="1715C5EA" w14:textId="77777777" w:rsidR="00A93E6A" w:rsidRPr="00A344F1" w:rsidRDefault="00A93E6A" w:rsidP="00A93E6A">
      <w:pPr>
        <w:rPr>
          <w:noProof w:val="0"/>
          <w:color w:val="FF0000"/>
        </w:rPr>
      </w:pPr>
      <w:r w:rsidRPr="00A344F1">
        <w:rPr>
          <w:noProof w:val="0"/>
        </w:rPr>
        <w:t xml:space="preserve">Informatie over de PVB staat in deze PVB-beschrijving, het toetsplan voor kwalificatie trainer-coach 4 en het Toetsreglement sport. Deze documenten zijn te vinden op </w:t>
      </w:r>
      <w:r w:rsidRPr="00A344F1">
        <w:rPr>
          <w:rStyle w:val="Standaard1roodChar"/>
          <w:rFonts w:eastAsiaTheme="minorHAnsi"/>
          <w:noProof w:val="0"/>
        </w:rPr>
        <w:t>www. ...</w:t>
      </w:r>
      <w:r>
        <w:rPr>
          <w:rStyle w:val="Standaard1roodChar"/>
          <w:rFonts w:eastAsiaTheme="minorHAnsi"/>
          <w:noProof w:val="0"/>
        </w:rPr>
        <w:t xml:space="preserve"> </w:t>
      </w:r>
      <w:r w:rsidRPr="00A344F1">
        <w:rPr>
          <w:rStyle w:val="Standaard1roodChar"/>
          <w:rFonts w:eastAsiaTheme="minorHAnsi"/>
          <w:noProof w:val="0"/>
        </w:rPr>
        <w:t>.nl</w:t>
      </w:r>
      <w:r w:rsidRPr="00A344F1">
        <w:rPr>
          <w:noProof w:val="0"/>
          <w:color w:val="FF0000"/>
        </w:rPr>
        <w:t xml:space="preserve">. </w:t>
      </w:r>
    </w:p>
    <w:p w14:paraId="395653C3" w14:textId="77777777" w:rsidR="00A93E6A" w:rsidRPr="00A344F1" w:rsidRDefault="00A93E6A" w:rsidP="00A93E6A">
      <w:pPr>
        <w:pStyle w:val="Standaard1"/>
      </w:pPr>
    </w:p>
    <w:p w14:paraId="3FD82AB2" w14:textId="77777777" w:rsidR="00A93E6A" w:rsidRPr="00A344F1" w:rsidRDefault="00A93E6A" w:rsidP="00A93E6A">
      <w:pPr>
        <w:pStyle w:val="Kop5"/>
        <w:numPr>
          <w:ilvl w:val="1"/>
          <w:numId w:val="38"/>
        </w:numPr>
        <w:rPr>
          <w:noProof w:val="0"/>
        </w:rPr>
      </w:pPr>
      <w:r w:rsidRPr="00A344F1">
        <w:rPr>
          <w:noProof w:val="0"/>
        </w:rPr>
        <w:lastRenderedPageBreak/>
        <w:t>Inschrijvingsprocedure</w:t>
      </w:r>
    </w:p>
    <w:p w14:paraId="62EAB3BF" w14:textId="77777777" w:rsidR="00A93E6A" w:rsidRPr="00A344F1" w:rsidRDefault="00A93E6A" w:rsidP="00A93E6A">
      <w:pPr>
        <w:rPr>
          <w:noProof w:val="0"/>
        </w:rPr>
      </w:pPr>
    </w:p>
    <w:p w14:paraId="60FE925B" w14:textId="77777777" w:rsidR="00A93E6A" w:rsidRPr="00A344F1" w:rsidRDefault="00A93E6A" w:rsidP="00A93E6A">
      <w:pPr>
        <w:rPr>
          <w:noProof w:val="0"/>
        </w:rPr>
      </w:pPr>
      <w:r w:rsidRPr="00A344F1">
        <w:rPr>
          <w:noProof w:val="0"/>
        </w:rPr>
        <w:t xml:space="preserve">Je schrijft je in voor de PVB door </w:t>
      </w:r>
      <w:r w:rsidRPr="00A344F1">
        <w:rPr>
          <w:noProof w:val="0"/>
          <w:color w:val="FF0000"/>
        </w:rPr>
        <w:t xml:space="preserve">het portfolio naar het bondsbureau </w:t>
      </w:r>
      <w:r w:rsidRPr="00A344F1">
        <w:rPr>
          <w:noProof w:val="0"/>
        </w:rPr>
        <w:t xml:space="preserve">te versturen. De toetsingscommissie bevestigt schriftelijk </w:t>
      </w:r>
      <w:r w:rsidRPr="00A344F1">
        <w:rPr>
          <w:noProof w:val="0"/>
          <w:color w:val="FF0000"/>
        </w:rPr>
        <w:t>de ontvangst van het portfolio en bevestigt daarmee</w:t>
      </w:r>
      <w:r w:rsidRPr="00A344F1">
        <w:rPr>
          <w:noProof w:val="0"/>
        </w:rPr>
        <w:t xml:space="preserve"> de inschrijving voor de PVB.</w:t>
      </w:r>
    </w:p>
    <w:p w14:paraId="2141A373" w14:textId="77777777" w:rsidR="00A93E6A" w:rsidRPr="00A344F1" w:rsidRDefault="00A93E6A" w:rsidP="00A93E6A">
      <w:pPr>
        <w:pStyle w:val="Standaard1"/>
      </w:pPr>
    </w:p>
    <w:p w14:paraId="6E2825F3" w14:textId="77777777" w:rsidR="00A93E6A" w:rsidRPr="00A344F1" w:rsidRDefault="00A93E6A" w:rsidP="00A93E6A">
      <w:pPr>
        <w:pStyle w:val="Kop5"/>
        <w:numPr>
          <w:ilvl w:val="1"/>
          <w:numId w:val="38"/>
        </w:numPr>
        <w:rPr>
          <w:noProof w:val="0"/>
        </w:rPr>
      </w:pPr>
      <w:r w:rsidRPr="00A344F1">
        <w:rPr>
          <w:noProof w:val="0"/>
        </w:rPr>
        <w:t>Voorbereiding kandidaat</w:t>
      </w:r>
    </w:p>
    <w:p w14:paraId="1544DDCE" w14:textId="77777777" w:rsidR="00A93E6A" w:rsidRPr="00A344F1" w:rsidRDefault="00A93E6A" w:rsidP="00A93E6A">
      <w:pPr>
        <w:rPr>
          <w:noProof w:val="0"/>
        </w:rPr>
      </w:pPr>
    </w:p>
    <w:p w14:paraId="0DFDEB80" w14:textId="77777777" w:rsidR="00A93E6A" w:rsidRPr="00A344F1" w:rsidRDefault="00A93E6A" w:rsidP="00A93E6A">
      <w:pPr>
        <w:rPr>
          <w:noProof w:val="0"/>
        </w:rPr>
      </w:pPr>
      <w:r w:rsidRPr="00A344F1">
        <w:rPr>
          <w:noProof w:val="0"/>
        </w:rPr>
        <w:t>Voor de portfoliobeoordeling wordt geen voorbereiding van je verwacht.</w:t>
      </w:r>
    </w:p>
    <w:p w14:paraId="614041CC" w14:textId="77777777" w:rsidR="00A93E6A" w:rsidRPr="00A344F1" w:rsidRDefault="00A93E6A" w:rsidP="00A93E6A">
      <w:pPr>
        <w:pStyle w:val="Standaard1rood"/>
      </w:pPr>
    </w:p>
    <w:p w14:paraId="79292711" w14:textId="77777777" w:rsidR="00A93E6A" w:rsidRPr="00A344F1" w:rsidRDefault="00A93E6A" w:rsidP="00A93E6A">
      <w:pPr>
        <w:pStyle w:val="Kop5"/>
        <w:numPr>
          <w:ilvl w:val="1"/>
          <w:numId w:val="38"/>
        </w:numPr>
        <w:rPr>
          <w:noProof w:val="0"/>
        </w:rPr>
      </w:pPr>
      <w:r w:rsidRPr="00A344F1">
        <w:rPr>
          <w:noProof w:val="0"/>
        </w:rPr>
        <w:t>PVB-beoordelaar</w:t>
      </w:r>
    </w:p>
    <w:p w14:paraId="3ACCAFF6" w14:textId="77777777" w:rsidR="00A93E6A" w:rsidRPr="00A344F1" w:rsidRDefault="00A93E6A" w:rsidP="00A93E6A">
      <w:pPr>
        <w:rPr>
          <w:noProof w:val="0"/>
        </w:rPr>
      </w:pPr>
    </w:p>
    <w:p w14:paraId="598742B6" w14:textId="77777777" w:rsidR="00A93E6A" w:rsidRPr="00A344F1" w:rsidRDefault="00A93E6A" w:rsidP="00A93E6A">
      <w:pPr>
        <w:rPr>
          <w:noProof w:val="0"/>
        </w:rPr>
      </w:pPr>
      <w:r w:rsidRPr="00A344F1">
        <w:rPr>
          <w:noProof w:val="0"/>
        </w:rPr>
        <w:t xml:space="preserve">De PVB wordt afgenomen door </w:t>
      </w:r>
      <w:r w:rsidRPr="008D2E40">
        <w:rPr>
          <w:rFonts w:cs="Arial"/>
          <w:noProof w:val="0"/>
          <w:color w:val="FF0000"/>
        </w:rPr>
        <w:t xml:space="preserve">één </w:t>
      </w:r>
      <w:r w:rsidRPr="008D2E40">
        <w:rPr>
          <w:rFonts w:cs="Arial"/>
          <w:noProof w:val="0"/>
        </w:rPr>
        <w:t xml:space="preserve">PVB-beoordelaar. De PVB-beoordelaar wordt aangewezen door de toetsingscommissie van de </w:t>
      </w:r>
      <w:r w:rsidRPr="008D2E40">
        <w:rPr>
          <w:rFonts w:cs="Arial"/>
          <w:noProof w:val="0"/>
          <w:color w:val="FF0000"/>
        </w:rPr>
        <w:t xml:space="preserve">sportbond. </w:t>
      </w:r>
      <w:r w:rsidRPr="008D2E40">
        <w:rPr>
          <w:rFonts w:cs="Arial"/>
          <w:color w:val="FF0000"/>
        </w:rPr>
        <w:t>Indien voor meerdere PVB-beoordelaars wordt gekozen, dan moeten ze ieder voor zich en zonder overleg tot een beoordeling komen.</w:t>
      </w:r>
      <w:r w:rsidRPr="00A344F1">
        <w:rPr>
          <w:noProof w:val="0"/>
        </w:rPr>
        <w:t xml:space="preserve"> </w:t>
      </w:r>
    </w:p>
    <w:p w14:paraId="351731DC" w14:textId="77777777" w:rsidR="00A93E6A" w:rsidRPr="00A344F1" w:rsidRDefault="00A93E6A" w:rsidP="00A93E6A">
      <w:pPr>
        <w:pStyle w:val="Standaard1rood"/>
      </w:pPr>
    </w:p>
    <w:p w14:paraId="55E0946B" w14:textId="77777777" w:rsidR="00A93E6A" w:rsidRPr="00A344F1" w:rsidRDefault="00A93E6A" w:rsidP="00A93E6A">
      <w:pPr>
        <w:pStyle w:val="Kop5"/>
        <w:numPr>
          <w:ilvl w:val="1"/>
          <w:numId w:val="38"/>
        </w:numPr>
        <w:rPr>
          <w:noProof w:val="0"/>
        </w:rPr>
      </w:pPr>
      <w:r w:rsidRPr="00A344F1">
        <w:rPr>
          <w:noProof w:val="0"/>
        </w:rPr>
        <w:t>Beoordelingen</w:t>
      </w:r>
    </w:p>
    <w:p w14:paraId="23AAC25C" w14:textId="77777777" w:rsidR="00A93E6A" w:rsidRPr="00A344F1" w:rsidRDefault="00A93E6A" w:rsidP="00A93E6A">
      <w:pPr>
        <w:rPr>
          <w:noProof w:val="0"/>
        </w:rPr>
      </w:pPr>
    </w:p>
    <w:p w14:paraId="68EF1611" w14:textId="77777777" w:rsidR="00A93E6A" w:rsidRPr="00A344F1" w:rsidRDefault="00A93E6A" w:rsidP="00A93E6A">
      <w:pPr>
        <w:rPr>
          <w:noProof w:val="0"/>
          <w:color w:val="FF0000"/>
        </w:rPr>
      </w:pPr>
      <w:r>
        <w:rPr>
          <w:noProof w:val="0"/>
        </w:rPr>
        <w:t>De b</w:t>
      </w:r>
      <w:r w:rsidRPr="00A344F1">
        <w:rPr>
          <w:noProof w:val="0"/>
        </w:rPr>
        <w:t xml:space="preserve">eoordeling gebeurt aan de hand van de beoordelingscriteria die zijn opgenomen in het protocol. De beoordelingscriteria zijn geclusterd op basis van de werkprocessen. </w:t>
      </w:r>
    </w:p>
    <w:p w14:paraId="372E716E" w14:textId="77777777" w:rsidR="00A93E6A" w:rsidRPr="00A344F1" w:rsidRDefault="00A93E6A" w:rsidP="00A93E6A">
      <w:pPr>
        <w:pStyle w:val="Standaard1"/>
      </w:pPr>
    </w:p>
    <w:p w14:paraId="0BC247FB" w14:textId="77777777" w:rsidR="00A93E6A" w:rsidRPr="00A344F1" w:rsidRDefault="00A93E6A" w:rsidP="00A93E6A">
      <w:pPr>
        <w:pStyle w:val="Kop5"/>
        <w:numPr>
          <w:ilvl w:val="1"/>
          <w:numId w:val="38"/>
        </w:numPr>
        <w:rPr>
          <w:noProof w:val="0"/>
        </w:rPr>
      </w:pPr>
      <w:r w:rsidRPr="00A344F1">
        <w:rPr>
          <w:noProof w:val="0"/>
        </w:rPr>
        <w:t>Normering</w:t>
      </w:r>
    </w:p>
    <w:p w14:paraId="37501272" w14:textId="77777777" w:rsidR="00A93E6A" w:rsidRPr="00A344F1" w:rsidRDefault="00A93E6A" w:rsidP="00A93E6A">
      <w:pPr>
        <w:rPr>
          <w:noProof w:val="0"/>
        </w:rPr>
      </w:pPr>
    </w:p>
    <w:p w14:paraId="15E063FA" w14:textId="77777777" w:rsidR="00A93E6A" w:rsidRPr="00A344F1" w:rsidRDefault="00A93E6A" w:rsidP="00A93E6A">
      <w:pPr>
        <w:rPr>
          <w:noProof w:val="0"/>
        </w:rPr>
      </w:pPr>
      <w:r w:rsidRPr="00A344F1">
        <w:rPr>
          <w:noProof w:val="0"/>
        </w:rPr>
        <w:t>Om te slagen moet de portfoliobeoordeling voldoende zijn. Het portfolio is voldoende als</w:t>
      </w:r>
      <w:r w:rsidRPr="00A344F1">
        <w:rPr>
          <w:noProof w:val="0"/>
          <w:color w:val="FF0000"/>
        </w:rPr>
        <w:t xml:space="preserve"> </w:t>
      </w:r>
      <w:r w:rsidRPr="00A344F1">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A344F1">
        <w:rPr>
          <w:noProof w:val="0"/>
        </w:rPr>
        <w:t>is gescoord.</w:t>
      </w:r>
    </w:p>
    <w:p w14:paraId="5C682903" w14:textId="77777777" w:rsidR="00A93E6A" w:rsidRPr="00A344F1" w:rsidRDefault="00A93E6A" w:rsidP="00A93E6A">
      <w:pPr>
        <w:pStyle w:val="Standaard1"/>
        <w:rPr>
          <w:color w:val="FF0000"/>
        </w:rPr>
      </w:pPr>
    </w:p>
    <w:p w14:paraId="22FA44F6" w14:textId="77777777" w:rsidR="00A93E6A" w:rsidRPr="00A344F1" w:rsidRDefault="00A93E6A" w:rsidP="00A93E6A">
      <w:pPr>
        <w:pStyle w:val="Kop5"/>
        <w:numPr>
          <w:ilvl w:val="1"/>
          <w:numId w:val="38"/>
        </w:numPr>
        <w:rPr>
          <w:noProof w:val="0"/>
        </w:rPr>
      </w:pPr>
      <w:r w:rsidRPr="00A344F1">
        <w:rPr>
          <w:noProof w:val="0"/>
        </w:rPr>
        <w:t>Uitslag</w:t>
      </w:r>
    </w:p>
    <w:p w14:paraId="76346848" w14:textId="77777777" w:rsidR="00A93E6A" w:rsidRPr="00A344F1" w:rsidRDefault="00A93E6A" w:rsidP="00A93E6A">
      <w:pPr>
        <w:rPr>
          <w:noProof w:val="0"/>
        </w:rPr>
      </w:pPr>
    </w:p>
    <w:p w14:paraId="539186F8" w14:textId="77777777" w:rsidR="00A93E6A" w:rsidRPr="00A344F1" w:rsidRDefault="00A93E6A" w:rsidP="00A93E6A">
      <w:pPr>
        <w:rPr>
          <w:noProof w:val="0"/>
        </w:rPr>
      </w:pPr>
      <w:r w:rsidRPr="00A344F1">
        <w:rPr>
          <w:noProof w:val="0"/>
        </w:rPr>
        <w:t>De toetsingscommissie stelt de uitslag vast en bericht je binnen</w:t>
      </w:r>
      <w:r w:rsidRPr="00A344F1">
        <w:rPr>
          <w:noProof w:val="0"/>
          <w:color w:val="FF0000"/>
        </w:rPr>
        <w:t xml:space="preserve"> 15 </w:t>
      </w:r>
      <w:r w:rsidRPr="00A344F1">
        <w:rPr>
          <w:noProof w:val="0"/>
        </w:rPr>
        <w:t>werk</w:t>
      </w:r>
      <w:r>
        <w:rPr>
          <w:noProof w:val="0"/>
        </w:rPr>
        <w:t>dagen na de dag van bevestiging van de inschrijving van de PVB.</w:t>
      </w:r>
    </w:p>
    <w:p w14:paraId="10F3B8D4" w14:textId="77777777" w:rsidR="00A93E6A" w:rsidRPr="00A344F1" w:rsidRDefault="00A93E6A" w:rsidP="00A93E6A">
      <w:pPr>
        <w:pStyle w:val="Standaard1"/>
        <w:rPr>
          <w:color w:val="FF0000"/>
        </w:rPr>
      </w:pPr>
    </w:p>
    <w:p w14:paraId="71066398" w14:textId="77777777" w:rsidR="00A93E6A" w:rsidRPr="00A344F1" w:rsidRDefault="00A93E6A" w:rsidP="00A93E6A">
      <w:pPr>
        <w:pStyle w:val="Kop5"/>
        <w:numPr>
          <w:ilvl w:val="1"/>
          <w:numId w:val="38"/>
        </w:numPr>
        <w:rPr>
          <w:noProof w:val="0"/>
        </w:rPr>
      </w:pPr>
      <w:r w:rsidRPr="00A344F1">
        <w:rPr>
          <w:noProof w:val="0"/>
        </w:rPr>
        <w:t xml:space="preserve">Herkansing </w:t>
      </w:r>
    </w:p>
    <w:p w14:paraId="1D27C278" w14:textId="77777777" w:rsidR="00A93E6A" w:rsidRPr="00A344F1" w:rsidRDefault="00A93E6A" w:rsidP="00A93E6A">
      <w:pPr>
        <w:rPr>
          <w:noProof w:val="0"/>
        </w:rPr>
      </w:pPr>
    </w:p>
    <w:p w14:paraId="195C4000" w14:textId="77777777" w:rsidR="00A93E6A" w:rsidRPr="00A344F1" w:rsidRDefault="00A93E6A" w:rsidP="00A93E6A">
      <w:pPr>
        <w:rPr>
          <w:noProof w:val="0"/>
          <w:color w:val="FF0000"/>
        </w:rPr>
      </w:pPr>
      <w:r w:rsidRPr="00A344F1">
        <w:rPr>
          <w:noProof w:val="0"/>
        </w:rPr>
        <w:t xml:space="preserve">Voorgaande richtlijnen zijn ook van toepassing op een herkansing. Het aantal herkansingen voor de portfoliobeoordeling is maximaal </w:t>
      </w:r>
      <w:r w:rsidRPr="00A344F1">
        <w:rPr>
          <w:noProof w:val="0"/>
          <w:color w:val="FF0000"/>
        </w:rPr>
        <w:t>twee</w:t>
      </w:r>
      <w:r w:rsidRPr="00A344F1">
        <w:rPr>
          <w:noProof w:val="0"/>
        </w:rPr>
        <w:t xml:space="preserve">. In totaal heb je dus </w:t>
      </w:r>
      <w:r w:rsidRPr="00A344F1">
        <w:rPr>
          <w:noProof w:val="0"/>
          <w:color w:val="FF0000"/>
        </w:rPr>
        <w:t>drie</w:t>
      </w:r>
      <w:r w:rsidRPr="00A344F1">
        <w:rPr>
          <w:noProof w:val="0"/>
        </w:rPr>
        <w:t xml:space="preserve"> kansen om PVB 4.6 te halen. </w:t>
      </w:r>
      <w:r w:rsidRPr="00A344F1">
        <w:rPr>
          <w:noProof w:val="0"/>
          <w:color w:val="FF0000"/>
        </w:rPr>
        <w:t xml:space="preserve">Hierbij geldt dat er niet langer dan een jaar mag zitten tussen de eerste aanvraag en de laatste herkansing. </w:t>
      </w:r>
    </w:p>
    <w:p w14:paraId="031001A4" w14:textId="77777777" w:rsidR="00A93E6A" w:rsidRPr="00A344F1" w:rsidRDefault="00A93E6A" w:rsidP="00A93E6A">
      <w:pPr>
        <w:rPr>
          <w:noProof w:val="0"/>
        </w:rPr>
      </w:pPr>
    </w:p>
    <w:p w14:paraId="181BA88D" w14:textId="77777777" w:rsidR="00A93E6A" w:rsidRPr="00A344F1" w:rsidRDefault="00A93E6A" w:rsidP="00A93E6A">
      <w:pPr>
        <w:pStyle w:val="Kop5"/>
        <w:numPr>
          <w:ilvl w:val="0"/>
          <w:numId w:val="0"/>
        </w:numPr>
        <w:rPr>
          <w:noProof w:val="0"/>
        </w:rPr>
      </w:pPr>
      <w:r w:rsidRPr="00A344F1">
        <w:rPr>
          <w:noProof w:val="0"/>
        </w:rPr>
        <w:t>6.9</w:t>
      </w:r>
      <w:r w:rsidRPr="00A344F1">
        <w:rPr>
          <w:noProof w:val="0"/>
        </w:rPr>
        <w:tab/>
        <w:t xml:space="preserve">Bezwaar of beroep </w:t>
      </w:r>
    </w:p>
    <w:p w14:paraId="781DF6FF" w14:textId="77777777" w:rsidR="00A93E6A" w:rsidRPr="00A344F1" w:rsidRDefault="00A93E6A" w:rsidP="00A93E6A">
      <w:pPr>
        <w:rPr>
          <w:noProof w:val="0"/>
        </w:rPr>
      </w:pPr>
    </w:p>
    <w:p w14:paraId="30999A4F" w14:textId="77777777" w:rsidR="00A93E6A" w:rsidRPr="00A344F1" w:rsidRDefault="00A93E6A" w:rsidP="00A93E6A">
      <w:pPr>
        <w:rPr>
          <w:noProof w:val="0"/>
        </w:rPr>
      </w:pPr>
      <w:r w:rsidRPr="00A344F1">
        <w:rPr>
          <w:noProof w:val="0"/>
        </w:rPr>
        <w:t xml:space="preserve">Je kunt bij de toetsingscommissie bezwaar maken tegen de gang van zaken voorafgaand aan, tijdens en na de PVB-afname en/of de uitslag van de PVB. </w:t>
      </w:r>
    </w:p>
    <w:p w14:paraId="0FC1A457" w14:textId="77777777" w:rsidR="00A93E6A" w:rsidRPr="00A344F1" w:rsidRDefault="00A93E6A" w:rsidP="00A93E6A">
      <w:pPr>
        <w:rPr>
          <w:rFonts w:ascii="Arial Narrow" w:eastAsia="Times New Roman" w:hAnsi="Arial Narrow"/>
          <w:b/>
          <w:noProof w:val="0"/>
          <w:color w:val="000080"/>
          <w:sz w:val="32"/>
        </w:rPr>
      </w:pPr>
      <w:r w:rsidRPr="00A344F1">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12CA56B4" w14:textId="00D9E0DD" w:rsidR="00A57764" w:rsidRDefault="00A57764">
      <w:pPr>
        <w:spacing w:after="200"/>
        <w:rPr>
          <w:noProof w:val="0"/>
        </w:rPr>
      </w:pPr>
      <w:r>
        <w:rPr>
          <w:noProof w:val="0"/>
        </w:rPr>
        <w:br w:type="page"/>
      </w:r>
    </w:p>
    <w:p w14:paraId="776CFA99" w14:textId="77777777" w:rsidR="00A93E6A" w:rsidRPr="006D64BB" w:rsidRDefault="00A93E6A" w:rsidP="00A93E6A">
      <w:pPr>
        <w:pStyle w:val="Kop2"/>
        <w:ind w:left="567" w:hanging="567"/>
        <w:rPr>
          <w:i/>
          <w:noProof w:val="0"/>
          <w:color w:val="1F497D" w:themeColor="text2"/>
        </w:rPr>
      </w:pPr>
      <w:bookmarkStart w:id="260" w:name="_Toc342428226"/>
      <w:bookmarkStart w:id="261" w:name="_Toc350365992"/>
      <w:bookmarkStart w:id="262" w:name="_Toc474264328"/>
      <w:bookmarkStart w:id="263" w:name="_Toc355508879"/>
      <w:r w:rsidRPr="006D64BB">
        <w:rPr>
          <w:noProof w:val="0"/>
          <w:color w:val="1F497D" w:themeColor="text2"/>
        </w:rPr>
        <w:lastRenderedPageBreak/>
        <w:t xml:space="preserve">Protocol PVB 4.6 Scouten van sporters – </w:t>
      </w:r>
      <w:r w:rsidRPr="006D64BB">
        <w:rPr>
          <w:i/>
          <w:noProof w:val="0"/>
          <w:color w:val="1F497D" w:themeColor="text2"/>
        </w:rPr>
        <w:t>portfoliobeoordeling</w:t>
      </w:r>
      <w:bookmarkEnd w:id="260"/>
      <w:bookmarkEnd w:id="261"/>
      <w:bookmarkEnd w:id="262"/>
      <w:bookmarkEnd w:id="263"/>
    </w:p>
    <w:p w14:paraId="2AD6BD2A" w14:textId="77777777" w:rsidR="00A93E6A" w:rsidRPr="00A344F1" w:rsidRDefault="00A93E6A" w:rsidP="00A93E6A">
      <w:pPr>
        <w:rPr>
          <w:noProof w:val="0"/>
        </w:rPr>
      </w:pPr>
    </w:p>
    <w:tbl>
      <w:tblPr>
        <w:tblStyle w:val="NOCNSF"/>
        <w:tblW w:w="9639" w:type="dxa"/>
        <w:tblLayout w:type="fixed"/>
        <w:tblLook w:val="0480" w:firstRow="0" w:lastRow="0" w:firstColumn="1" w:lastColumn="0" w:noHBand="0" w:noVBand="1"/>
      </w:tblPr>
      <w:tblGrid>
        <w:gridCol w:w="492"/>
        <w:gridCol w:w="3990"/>
        <w:gridCol w:w="376"/>
        <w:gridCol w:w="47"/>
        <w:gridCol w:w="330"/>
        <w:gridCol w:w="377"/>
        <w:gridCol w:w="384"/>
        <w:gridCol w:w="3643"/>
      </w:tblGrid>
      <w:tr w:rsidR="00A93E6A" w:rsidRPr="00A344F1" w14:paraId="7D700B6D" w14:textId="77777777" w:rsidTr="009C4747">
        <w:tc>
          <w:tcPr>
            <w:cnfStyle w:val="001000000000" w:firstRow="0" w:lastRow="0" w:firstColumn="1" w:lastColumn="0" w:oddVBand="0" w:evenVBand="0" w:oddHBand="0" w:evenHBand="0" w:firstRowFirstColumn="0" w:firstRowLastColumn="0" w:lastRowFirstColumn="0" w:lastRowLastColumn="0"/>
            <w:tcW w:w="4959" w:type="dxa"/>
            <w:gridSpan w:val="4"/>
            <w:vMerge w:val="restart"/>
            <w:tcBorders>
              <w:top w:val="nil"/>
              <w:bottom w:val="single" w:sz="48" w:space="0" w:color="FFFFFF"/>
            </w:tcBorders>
          </w:tcPr>
          <w:p w14:paraId="0B23B839" w14:textId="77777777" w:rsidR="00A93E6A" w:rsidRPr="00A344F1" w:rsidRDefault="00A93E6A" w:rsidP="001F65F8">
            <w:pPr>
              <w:rPr>
                <w:noProof w:val="0"/>
              </w:rPr>
            </w:pPr>
            <w:r w:rsidRPr="00A344F1">
              <w:rPr>
                <w:noProof w:val="0"/>
              </w:rPr>
              <w:t>Naam kandidaat:</w:t>
            </w:r>
          </w:p>
        </w:tc>
        <w:tc>
          <w:tcPr>
            <w:tcW w:w="4788" w:type="dxa"/>
            <w:gridSpan w:val="4"/>
          </w:tcPr>
          <w:p w14:paraId="745F0C8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Datum:</w:t>
            </w:r>
          </w:p>
        </w:tc>
      </w:tr>
      <w:tr w:rsidR="00A93E6A" w:rsidRPr="00A344F1" w14:paraId="407F173B" w14:textId="77777777" w:rsidTr="009C4747">
        <w:tc>
          <w:tcPr>
            <w:cnfStyle w:val="001000000000" w:firstRow="0" w:lastRow="0" w:firstColumn="1" w:lastColumn="0" w:oddVBand="0" w:evenVBand="0" w:oddHBand="0" w:evenHBand="0" w:firstRowFirstColumn="0" w:firstRowLastColumn="0" w:lastRowFirstColumn="0" w:lastRowLastColumn="0"/>
            <w:tcW w:w="4959" w:type="dxa"/>
            <w:gridSpan w:val="4"/>
            <w:vMerge/>
            <w:tcBorders>
              <w:top w:val="single" w:sz="48" w:space="0" w:color="FFFFFF" w:themeColor="background1"/>
              <w:bottom w:val="single" w:sz="4" w:space="0" w:color="FFFFFF" w:themeColor="background1"/>
            </w:tcBorders>
          </w:tcPr>
          <w:p w14:paraId="4E734EF4" w14:textId="77777777" w:rsidR="00A93E6A" w:rsidRPr="00A344F1" w:rsidRDefault="00A93E6A" w:rsidP="001F65F8">
            <w:pPr>
              <w:rPr>
                <w:noProof w:val="0"/>
              </w:rPr>
            </w:pPr>
          </w:p>
        </w:tc>
        <w:tc>
          <w:tcPr>
            <w:tcW w:w="4788" w:type="dxa"/>
            <w:gridSpan w:val="4"/>
            <w:tcBorders>
              <w:bottom w:val="single" w:sz="4" w:space="0" w:color="FFFFFF" w:themeColor="background1"/>
            </w:tcBorders>
          </w:tcPr>
          <w:p w14:paraId="38A8D84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PVB-beoordelaar:</w:t>
            </w:r>
          </w:p>
        </w:tc>
      </w:tr>
      <w:tr w:rsidR="00A93E6A" w:rsidRPr="00A344F1" w14:paraId="58367775"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p w14:paraId="66AB05AD" w14:textId="77777777" w:rsidR="00A93E6A" w:rsidRPr="00A344F1" w:rsidRDefault="00A93E6A" w:rsidP="001F65F8">
            <w:pPr>
              <w:rPr>
                <w:noProof w:val="0"/>
              </w:rPr>
            </w:pPr>
            <w:r w:rsidRPr="00A344F1">
              <w:rPr>
                <w:noProof w:val="0"/>
              </w:rPr>
              <w:t>Voldaan aan afnamecondities: ja / nee*</w:t>
            </w:r>
          </w:p>
          <w:p w14:paraId="4A05B67B" w14:textId="77777777" w:rsidR="00A93E6A" w:rsidRPr="00A344F1" w:rsidRDefault="00A93E6A" w:rsidP="001F65F8">
            <w:pPr>
              <w:rPr>
                <w:noProof w:val="0"/>
                <w:color w:val="FF0000"/>
              </w:rPr>
            </w:pPr>
            <w:r w:rsidRPr="00A344F1">
              <w:rPr>
                <w:noProof w:val="0"/>
                <w:color w:val="FF0000"/>
              </w:rPr>
              <w:t>Portfolio bestaat uit … Het portfolio is compleet: ja / nee*</w:t>
            </w:r>
          </w:p>
        </w:tc>
      </w:tr>
      <w:tr w:rsidR="00A93E6A" w:rsidRPr="00A344F1" w14:paraId="385F7560"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3C919720" w14:textId="77777777" w:rsidR="00A93E6A" w:rsidRPr="00A344F1" w:rsidRDefault="00A93E6A" w:rsidP="001F65F8">
            <w:pPr>
              <w:rPr>
                <w:noProof w:val="0"/>
              </w:rPr>
            </w:pPr>
            <w:r w:rsidRPr="00A344F1">
              <w:rPr>
                <w:noProof w:val="0"/>
              </w:rPr>
              <w:t>*Bij nee gaat de PVB niet door. De PVB-beoordelaar motiveert dit bij de toelichting.</w:t>
            </w:r>
          </w:p>
        </w:tc>
      </w:tr>
      <w:tr w:rsidR="00A93E6A" w:rsidRPr="00A344F1" w14:paraId="05BC0D7E" w14:textId="77777777" w:rsidTr="009C474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4126BA0B" w14:textId="77777777" w:rsidR="00A93E6A" w:rsidRPr="00A344F1" w:rsidRDefault="00A93E6A" w:rsidP="001F65F8">
            <w:pPr>
              <w:rPr>
                <w:noProof w:val="0"/>
              </w:rPr>
            </w:pPr>
            <w:r w:rsidRPr="00A344F1">
              <w:rPr>
                <w:noProof w:val="0"/>
              </w:rPr>
              <w:t>Toelichting</w:t>
            </w:r>
          </w:p>
        </w:tc>
      </w:tr>
      <w:tr w:rsidR="00A93E6A" w:rsidRPr="00A344F1" w14:paraId="50B87BE3" w14:textId="77777777" w:rsidTr="009C4747">
        <w:trPr>
          <w:trHeight w:val="1333"/>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4" w:space="0" w:color="FFFFFF" w:themeColor="background1"/>
            </w:tcBorders>
          </w:tcPr>
          <w:p w14:paraId="305F8E3D" w14:textId="77777777" w:rsidR="00A93E6A" w:rsidRPr="00A344F1" w:rsidRDefault="00A93E6A" w:rsidP="001F65F8">
            <w:pPr>
              <w:rPr>
                <w:noProof w:val="0"/>
              </w:rPr>
            </w:pPr>
            <w:r w:rsidRPr="00A344F1">
              <w:rPr>
                <w:noProof w:val="0"/>
              </w:rPr>
              <w:t>Beoordelingscriteria</w:t>
            </w:r>
          </w:p>
        </w:tc>
        <w:tc>
          <w:tcPr>
            <w:tcW w:w="378" w:type="dxa"/>
            <w:tcBorders>
              <w:bottom w:val="single" w:sz="4" w:space="0" w:color="FFFFFF" w:themeColor="background1"/>
            </w:tcBorders>
            <w:textDirection w:val="btLr"/>
          </w:tcPr>
          <w:p w14:paraId="5CE0990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Portfolio</w:t>
            </w:r>
          </w:p>
        </w:tc>
        <w:tc>
          <w:tcPr>
            <w:tcW w:w="379" w:type="dxa"/>
            <w:gridSpan w:val="2"/>
            <w:tcBorders>
              <w:bottom w:val="single" w:sz="4" w:space="0" w:color="FFFFFF" w:themeColor="background1"/>
            </w:tcBorders>
            <w:textDirection w:val="btLr"/>
          </w:tcPr>
          <w:p w14:paraId="2F5B2D0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color w:val="FF0000"/>
              </w:rPr>
            </w:pPr>
            <w:r w:rsidRPr="00A344F1">
              <w:rPr>
                <w:noProof w:val="0"/>
                <w:color w:val="FF0000"/>
              </w:rPr>
              <w:t>Reflectie</w:t>
            </w:r>
          </w:p>
        </w:tc>
        <w:tc>
          <w:tcPr>
            <w:tcW w:w="379" w:type="dxa"/>
            <w:tcBorders>
              <w:bottom w:val="single" w:sz="4" w:space="0" w:color="FFFFFF" w:themeColor="background1"/>
            </w:tcBorders>
            <w:textDirection w:val="btLr"/>
          </w:tcPr>
          <w:p w14:paraId="57DA778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Voldaan</w:t>
            </w:r>
          </w:p>
        </w:tc>
        <w:tc>
          <w:tcPr>
            <w:tcW w:w="4077" w:type="dxa"/>
            <w:gridSpan w:val="2"/>
            <w:tcBorders>
              <w:bottom w:val="single" w:sz="4" w:space="0" w:color="FFFFFF" w:themeColor="background1"/>
            </w:tcBorders>
          </w:tcPr>
          <w:p w14:paraId="73291D2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 xml:space="preserve">Bewijzen (of het </w:t>
            </w:r>
            <w:r>
              <w:rPr>
                <w:noProof w:val="0"/>
              </w:rPr>
              <w:t>ontbreken daarvan</w:t>
            </w:r>
            <w:r w:rsidRPr="00A344F1">
              <w:rPr>
                <w:noProof w:val="0"/>
              </w:rPr>
              <w:t xml:space="preserve">) waarop score is gebaseerd </w:t>
            </w:r>
          </w:p>
          <w:p w14:paraId="0B51806D" w14:textId="77777777" w:rsidR="00A93E6A" w:rsidRPr="00A344F1" w:rsidRDefault="00A93E6A" w:rsidP="001F65F8">
            <w:pPr>
              <w:pStyle w:val="Rodetekst"/>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Toelichting</w:t>
            </w:r>
          </w:p>
        </w:tc>
      </w:tr>
      <w:tr w:rsidR="00A93E6A" w:rsidRPr="00A344F1" w14:paraId="47AF6709" w14:textId="77777777" w:rsidTr="009C4747">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50758656" w14:textId="77777777" w:rsidR="00A93E6A" w:rsidRPr="00A344F1" w:rsidRDefault="00A93E6A" w:rsidP="001F65F8">
            <w:pPr>
              <w:rPr>
                <w:noProof w:val="0"/>
              </w:rPr>
            </w:pPr>
            <w:r w:rsidRPr="00A344F1">
              <w:rPr>
                <w:noProof w:val="0"/>
              </w:rPr>
              <w:t xml:space="preserve">Werkproces 4.6.1 Formuleert doelstellingen en criteria scouting </w:t>
            </w:r>
          </w:p>
        </w:tc>
      </w:tr>
      <w:tr w:rsidR="00A93E6A" w:rsidRPr="00A344F1" w14:paraId="39D2BFEB"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2F109D49" w14:textId="77777777" w:rsidR="00A93E6A" w:rsidRPr="000C766D" w:rsidRDefault="00A93E6A" w:rsidP="001F65F8">
            <w:pPr>
              <w:rPr>
                <w:b w:val="0"/>
                <w:noProof w:val="0"/>
              </w:rPr>
            </w:pPr>
            <w:r w:rsidRPr="000C766D">
              <w:rPr>
                <w:b w:val="0"/>
                <w:noProof w:val="0"/>
              </w:rPr>
              <w:t>Het resultaat van dit werkproces is:</w:t>
            </w:r>
          </w:p>
          <w:p w14:paraId="2B6ECB45" w14:textId="0852C4A1" w:rsidR="00A93E6A" w:rsidRPr="000C766D" w:rsidRDefault="00A93E6A" w:rsidP="000C766D">
            <w:pPr>
              <w:pStyle w:val="Opsomming"/>
              <w:rPr>
                <w:b w:val="0"/>
              </w:rPr>
            </w:pPr>
            <w:r w:rsidRPr="000C766D">
              <w:rPr>
                <w:b w:val="0"/>
              </w:rPr>
              <w:t>De doelstellingen en criteria voor scouting zijn geformuleerd en gecommuniceerd.</w:t>
            </w:r>
          </w:p>
          <w:p w14:paraId="2AC3B449" w14:textId="77777777" w:rsidR="00A57764" w:rsidRDefault="00A57764" w:rsidP="001F65F8">
            <w:pPr>
              <w:rPr>
                <w:rFonts w:cs="Arial"/>
                <w:color w:val="FF0000"/>
              </w:rPr>
            </w:pPr>
          </w:p>
          <w:p w14:paraId="5478D00F" w14:textId="3CF9FB2C" w:rsidR="00A93E6A" w:rsidRPr="00611A51" w:rsidRDefault="00A57764"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143A4F26"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519667F" w14:textId="77777777" w:rsidR="00A93E6A" w:rsidRPr="00A57764" w:rsidRDefault="00A93E6A" w:rsidP="001F65F8">
            <w:pPr>
              <w:rPr>
                <w:b w:val="0"/>
                <w:noProof w:val="0"/>
              </w:rPr>
            </w:pPr>
            <w:r w:rsidRPr="00A57764">
              <w:rPr>
                <w:b w:val="0"/>
                <w:noProof w:val="0"/>
              </w:rPr>
              <w:t>1</w:t>
            </w:r>
          </w:p>
        </w:tc>
        <w:tc>
          <w:tcPr>
            <w:tcW w:w="4039" w:type="dxa"/>
          </w:tcPr>
          <w:p w14:paraId="1A7E04F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rPr>
            </w:pPr>
            <w:r w:rsidRPr="00A344F1">
              <w:rPr>
                <w:rFonts w:eastAsia="Calibri"/>
                <w:noProof w:val="0"/>
              </w:rPr>
              <w:t>Formuleert en communiceert de doelstellingen van talentherkenning</w:t>
            </w:r>
          </w:p>
        </w:tc>
        <w:tc>
          <w:tcPr>
            <w:tcW w:w="378" w:type="dxa"/>
          </w:tcPr>
          <w:p w14:paraId="6F90F74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276B5B8D"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CA3F45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18E13EF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2A29868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BFB131D" w14:textId="77777777" w:rsidR="00A93E6A" w:rsidRPr="00A57764" w:rsidRDefault="00A93E6A" w:rsidP="001F65F8">
            <w:pPr>
              <w:rPr>
                <w:b w:val="0"/>
                <w:noProof w:val="0"/>
              </w:rPr>
            </w:pPr>
            <w:r w:rsidRPr="00A57764">
              <w:rPr>
                <w:b w:val="0"/>
                <w:noProof w:val="0"/>
              </w:rPr>
              <w:t>2</w:t>
            </w:r>
          </w:p>
        </w:tc>
        <w:tc>
          <w:tcPr>
            <w:tcW w:w="4039" w:type="dxa"/>
          </w:tcPr>
          <w:p w14:paraId="0A18FCC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noProof w:val="0"/>
              </w:rPr>
              <w:t xml:space="preserve">Ontwikkelt en formuleert criteria voor scouting en selectie van </w:t>
            </w:r>
            <w:r w:rsidRPr="00A344F1">
              <w:rPr>
                <w:rFonts w:eastAsia="Calibri"/>
                <w:noProof w:val="0"/>
                <w:color w:val="FF0000"/>
              </w:rPr>
              <w:t>sporters</w:t>
            </w:r>
            <w:r w:rsidRPr="00A344F1">
              <w:rPr>
                <w:rFonts w:eastAsia="Calibri"/>
                <w:noProof w:val="0"/>
              </w:rPr>
              <w:t xml:space="preserve"> </w:t>
            </w:r>
          </w:p>
        </w:tc>
        <w:tc>
          <w:tcPr>
            <w:tcW w:w="378" w:type="dxa"/>
          </w:tcPr>
          <w:p w14:paraId="7BA53AF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CD3570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2BE0D1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00926F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21390E6"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161A17E6" w14:textId="77777777" w:rsidR="00A93E6A" w:rsidRPr="00A344F1" w:rsidRDefault="00A93E6A" w:rsidP="001F65F8">
            <w:pPr>
              <w:rPr>
                <w:noProof w:val="0"/>
              </w:rPr>
            </w:pPr>
            <w:r w:rsidRPr="00A344F1">
              <w:rPr>
                <w:noProof w:val="0"/>
              </w:rPr>
              <w:t xml:space="preserve">Werkproces 4.6.2 Verzamelt en interpreteert scoutinggegevens </w:t>
            </w:r>
          </w:p>
        </w:tc>
      </w:tr>
      <w:tr w:rsidR="00A93E6A" w:rsidRPr="00A344F1" w14:paraId="76BE6807"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43AA7FD3" w14:textId="77777777" w:rsidR="00A93E6A" w:rsidRPr="000C766D" w:rsidRDefault="00A93E6A" w:rsidP="000C766D">
            <w:pPr>
              <w:rPr>
                <w:b w:val="0"/>
              </w:rPr>
            </w:pPr>
            <w:r w:rsidRPr="000C766D">
              <w:rPr>
                <w:b w:val="0"/>
              </w:rPr>
              <w:t>Het resultaat van dit werkproces is:</w:t>
            </w:r>
          </w:p>
          <w:p w14:paraId="7EF6AB4D" w14:textId="77777777" w:rsidR="00A93E6A" w:rsidRPr="000C766D" w:rsidRDefault="00A93E6A" w:rsidP="000C766D">
            <w:pPr>
              <w:pStyle w:val="Opsomming"/>
              <w:rPr>
                <w:b w:val="0"/>
              </w:rPr>
            </w:pPr>
            <w:r w:rsidRPr="000C766D">
              <w:rPr>
                <w:b w:val="0"/>
              </w:rPr>
              <w:t>Scoutinggegevens zijn verzameld, geinterpreteerd en gecommuniceerd.</w:t>
            </w:r>
          </w:p>
          <w:p w14:paraId="3E9D7E75" w14:textId="77777777" w:rsidR="00A57764" w:rsidRDefault="00A57764" w:rsidP="001F65F8">
            <w:pPr>
              <w:rPr>
                <w:rFonts w:cs="Arial"/>
                <w:color w:val="FF0000"/>
              </w:rPr>
            </w:pPr>
          </w:p>
          <w:p w14:paraId="58169E29" w14:textId="23E728FC" w:rsidR="00A93E6A" w:rsidRPr="00611A51" w:rsidRDefault="00A57764"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42BEA24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1A9CC48" w14:textId="77777777" w:rsidR="00A93E6A" w:rsidRPr="00A57764" w:rsidRDefault="00A93E6A" w:rsidP="001F65F8">
            <w:pPr>
              <w:rPr>
                <w:b w:val="0"/>
                <w:noProof w:val="0"/>
              </w:rPr>
            </w:pPr>
            <w:r w:rsidRPr="00A57764">
              <w:rPr>
                <w:b w:val="0"/>
                <w:noProof w:val="0"/>
              </w:rPr>
              <w:t>3</w:t>
            </w:r>
          </w:p>
        </w:tc>
        <w:tc>
          <w:tcPr>
            <w:tcW w:w="4039" w:type="dxa"/>
          </w:tcPr>
          <w:p w14:paraId="6A0EA3D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color w:val="000000"/>
              </w:rPr>
              <w:t>Verzamelt scoutinggegevens</w:t>
            </w:r>
          </w:p>
        </w:tc>
        <w:tc>
          <w:tcPr>
            <w:tcW w:w="378" w:type="dxa"/>
          </w:tcPr>
          <w:p w14:paraId="4EAF9BF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1FE13A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B45338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8D79D6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59DFE7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6647588" w14:textId="77777777" w:rsidR="00A93E6A" w:rsidRPr="00A57764" w:rsidRDefault="00A93E6A" w:rsidP="001F65F8">
            <w:pPr>
              <w:rPr>
                <w:b w:val="0"/>
                <w:noProof w:val="0"/>
              </w:rPr>
            </w:pPr>
            <w:r w:rsidRPr="00A57764">
              <w:rPr>
                <w:b w:val="0"/>
                <w:noProof w:val="0"/>
              </w:rPr>
              <w:t>4</w:t>
            </w:r>
          </w:p>
        </w:tc>
        <w:tc>
          <w:tcPr>
            <w:tcW w:w="4039" w:type="dxa"/>
          </w:tcPr>
          <w:p w14:paraId="76FD9FE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color w:val="000000"/>
              </w:rPr>
              <w:t>Interpreteert scoutinggegevens en communiceert zijn bevindingen</w:t>
            </w:r>
          </w:p>
        </w:tc>
        <w:tc>
          <w:tcPr>
            <w:tcW w:w="378" w:type="dxa"/>
          </w:tcPr>
          <w:p w14:paraId="7AECFF7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711082A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171B44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21D359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275B5B7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9379A1C" w14:textId="77777777" w:rsidR="00A93E6A" w:rsidRPr="00A57764" w:rsidRDefault="00A93E6A" w:rsidP="001F65F8">
            <w:pPr>
              <w:rPr>
                <w:b w:val="0"/>
                <w:noProof w:val="0"/>
              </w:rPr>
            </w:pPr>
            <w:r w:rsidRPr="00A57764">
              <w:rPr>
                <w:b w:val="0"/>
                <w:noProof w:val="0"/>
              </w:rPr>
              <w:t>5</w:t>
            </w:r>
          </w:p>
        </w:tc>
        <w:tc>
          <w:tcPr>
            <w:tcW w:w="4039" w:type="dxa"/>
          </w:tcPr>
          <w:p w14:paraId="551FE23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rFonts w:eastAsia="Calibri" w:cs="Arial"/>
                <w:noProof w:val="0"/>
                <w:color w:val="000000"/>
              </w:rPr>
              <w:t xml:space="preserve">Beoordeelt ontwikkeling van </w:t>
            </w:r>
            <w:r w:rsidRPr="00A344F1">
              <w:rPr>
                <w:rFonts w:eastAsia="Calibri" w:cs="Arial"/>
                <w:noProof w:val="0"/>
                <w:color w:val="FF0000"/>
              </w:rPr>
              <w:t>sporters</w:t>
            </w:r>
            <w:r w:rsidRPr="00A344F1">
              <w:rPr>
                <w:rFonts w:eastAsia="Calibri" w:cs="Arial"/>
                <w:noProof w:val="0"/>
                <w:color w:val="000000"/>
              </w:rPr>
              <w:t xml:space="preserve"> aan de hand van criteria</w:t>
            </w:r>
          </w:p>
        </w:tc>
        <w:tc>
          <w:tcPr>
            <w:tcW w:w="378" w:type="dxa"/>
          </w:tcPr>
          <w:p w14:paraId="43361AB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DACBEC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7204E6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D6DC63F"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6AD15D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6D1CD4F"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6</w:t>
            </w:r>
          </w:p>
        </w:tc>
        <w:tc>
          <w:tcPr>
            <w:tcW w:w="4039" w:type="dxa"/>
          </w:tcPr>
          <w:p w14:paraId="69BE360D" w14:textId="77777777" w:rsidR="00A93E6A" w:rsidRPr="00355663"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Raadpleegt kennisbronnen/deskundigen</w:t>
            </w:r>
          </w:p>
        </w:tc>
        <w:tc>
          <w:tcPr>
            <w:tcW w:w="378" w:type="dxa"/>
          </w:tcPr>
          <w:p w14:paraId="412C6F5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60B8DFB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F6B00F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70FDD6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11DDFA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692D1654"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7</w:t>
            </w:r>
          </w:p>
        </w:tc>
        <w:tc>
          <w:tcPr>
            <w:tcW w:w="4039" w:type="dxa"/>
          </w:tcPr>
          <w:p w14:paraId="01BE7A59" w14:textId="77777777" w:rsidR="00A93E6A" w:rsidRPr="00355663"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Houdt zich aan de beroepscode</w:t>
            </w:r>
          </w:p>
        </w:tc>
        <w:tc>
          <w:tcPr>
            <w:tcW w:w="378" w:type="dxa"/>
          </w:tcPr>
          <w:p w14:paraId="0368560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4B98FD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6DCFB2D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540BBB5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6A47C4A1"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521AD41A" w14:textId="77777777" w:rsidR="00A93E6A" w:rsidRPr="00A344F1" w:rsidRDefault="00A93E6A" w:rsidP="001F65F8">
            <w:pPr>
              <w:rPr>
                <w:noProof w:val="0"/>
              </w:rPr>
            </w:pPr>
            <w:r w:rsidRPr="00A344F1">
              <w:rPr>
                <w:noProof w:val="0"/>
              </w:rPr>
              <w:t xml:space="preserve">Werkproces 4.6.3 Selecteert en begeleidt </w:t>
            </w:r>
            <w:r w:rsidRPr="009A49B2">
              <w:rPr>
                <w:noProof w:val="0"/>
                <w:color w:val="FF0000"/>
              </w:rPr>
              <w:t>sporters</w:t>
            </w:r>
            <w:r w:rsidRPr="00A344F1">
              <w:rPr>
                <w:noProof w:val="0"/>
              </w:rPr>
              <w:t xml:space="preserve"> </w:t>
            </w:r>
          </w:p>
        </w:tc>
      </w:tr>
      <w:tr w:rsidR="00A93E6A" w:rsidRPr="00A344F1" w14:paraId="216C40F1"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5E4F56DD" w14:textId="77777777" w:rsidR="00A93E6A" w:rsidRPr="000C766D" w:rsidRDefault="00A93E6A" w:rsidP="001F65F8">
            <w:pPr>
              <w:rPr>
                <w:b w:val="0"/>
                <w:noProof w:val="0"/>
              </w:rPr>
            </w:pPr>
            <w:r w:rsidRPr="000C766D">
              <w:rPr>
                <w:b w:val="0"/>
                <w:noProof w:val="0"/>
              </w:rPr>
              <w:t>Het resultaat van dit werkproces is:</w:t>
            </w:r>
          </w:p>
          <w:p w14:paraId="24C43839" w14:textId="77777777" w:rsidR="00A93E6A" w:rsidRPr="000C766D" w:rsidRDefault="00A93E6A" w:rsidP="001F65F8">
            <w:pPr>
              <w:pStyle w:val="Opsomming"/>
              <w:rPr>
                <w:b w:val="0"/>
                <w:noProof w:val="0"/>
              </w:rPr>
            </w:pPr>
            <w:r w:rsidRPr="000C766D">
              <w:rPr>
                <w:b w:val="0"/>
                <w:noProof w:val="0"/>
              </w:rPr>
              <w:t xml:space="preserve">De </w:t>
            </w:r>
            <w:r w:rsidRPr="000C766D">
              <w:rPr>
                <w:b w:val="0"/>
                <w:noProof w:val="0"/>
                <w:color w:val="FF0000"/>
              </w:rPr>
              <w:t xml:space="preserve">sporters </w:t>
            </w:r>
            <w:r w:rsidRPr="000C766D">
              <w:rPr>
                <w:b w:val="0"/>
                <w:noProof w:val="0"/>
              </w:rPr>
              <w:t>zijn geselecteerd.</w:t>
            </w:r>
          </w:p>
          <w:p w14:paraId="51EF099F" w14:textId="77777777" w:rsidR="00A57764" w:rsidRDefault="00A57764" w:rsidP="001F65F8">
            <w:pPr>
              <w:rPr>
                <w:rFonts w:cs="Arial"/>
                <w:color w:val="FF0000"/>
              </w:rPr>
            </w:pPr>
          </w:p>
          <w:p w14:paraId="16ADB7AE" w14:textId="1C6AC9FC" w:rsidR="00A93E6A" w:rsidRPr="00611A51" w:rsidRDefault="00A57764" w:rsidP="001F65F8">
            <w:pPr>
              <w:rPr>
                <w:rFonts w:cs="Arial"/>
                <w:i/>
                <w:iCs/>
                <w:color w:val="FF0000"/>
                <w:sz w:val="16"/>
                <w:szCs w:val="16"/>
              </w:rPr>
            </w:pPr>
            <w:r w:rsidRPr="008C577A">
              <w:rPr>
                <w:rFonts w:cs="Arial"/>
                <w:color w:val="FF0000"/>
              </w:rPr>
              <w:t>De kandidaat heeft laten zien dat hij dit werkproces beheerst:</w:t>
            </w:r>
            <w:r w:rsidR="005E1D77">
              <w:rPr>
                <w:rFonts w:cs="Arial"/>
                <w:color w:val="FF0000"/>
              </w:rPr>
              <w:t xml:space="preserve">    </w:t>
            </w:r>
            <w:r w:rsidRPr="008C577A">
              <w:rPr>
                <w:rFonts w:ascii="Symbol" w:hAnsi="Symbol"/>
                <w:bCs/>
                <w:color w:val="FF0000"/>
              </w:rPr>
              <w:t></w:t>
            </w:r>
            <w:r w:rsidRPr="008C577A">
              <w:rPr>
                <w:rFonts w:cs="Arial"/>
                <w:bCs/>
                <w:color w:val="FF0000"/>
              </w:rPr>
              <w:t xml:space="preserve"> ja</w:t>
            </w:r>
            <w:r w:rsidR="005E1D77">
              <w:rPr>
                <w:rFonts w:cs="Arial"/>
                <w:bCs/>
                <w:color w:val="FF0000"/>
              </w:rPr>
              <w:t xml:space="preserve"> </w:t>
            </w:r>
            <w:r w:rsidRPr="008C577A">
              <w:rPr>
                <w:rFonts w:ascii="Symbol" w:hAnsi="Symbol"/>
                <w:bCs/>
                <w:color w:val="FF0000"/>
              </w:rPr>
              <w:t></w:t>
            </w:r>
            <w:r w:rsidRPr="008C577A">
              <w:rPr>
                <w:rFonts w:cs="Arial"/>
                <w:bCs/>
                <w:color w:val="FF0000"/>
              </w:rPr>
              <w:t xml:space="preserve"> nee</w:t>
            </w:r>
          </w:p>
        </w:tc>
      </w:tr>
      <w:tr w:rsidR="00A93E6A" w:rsidRPr="00A344F1" w14:paraId="197A1F9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1040FE7"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8</w:t>
            </w:r>
          </w:p>
        </w:tc>
        <w:tc>
          <w:tcPr>
            <w:tcW w:w="4039" w:type="dxa"/>
          </w:tcPr>
          <w:p w14:paraId="23E2ED2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9A49B2">
              <w:rPr>
                <w:rFonts w:eastAsia="Calibri" w:cs="Arial"/>
                <w:noProof w:val="0"/>
                <w:color w:val="1F497D" w:themeColor="text2"/>
                <w:szCs w:val="20"/>
              </w:rPr>
              <w:t xml:space="preserve">Begeleidt </w:t>
            </w:r>
            <w:r w:rsidRPr="00A344F1">
              <w:rPr>
                <w:rFonts w:eastAsia="Calibri" w:cs="Arial"/>
                <w:noProof w:val="0"/>
                <w:color w:val="FF0000"/>
                <w:szCs w:val="20"/>
              </w:rPr>
              <w:t>sporters</w:t>
            </w:r>
            <w:r w:rsidRPr="00A344F1">
              <w:rPr>
                <w:rFonts w:eastAsia="Calibri" w:cs="Arial"/>
                <w:noProof w:val="0"/>
                <w:szCs w:val="20"/>
              </w:rPr>
              <w:t xml:space="preserve"> </w:t>
            </w:r>
            <w:r w:rsidRPr="009A49B2">
              <w:rPr>
                <w:rFonts w:eastAsia="Calibri" w:cs="Arial"/>
                <w:noProof w:val="0"/>
                <w:color w:val="1F497D" w:themeColor="text2"/>
                <w:szCs w:val="20"/>
              </w:rPr>
              <w:t>bij hun sport(loopbaan)ontwikkeling</w:t>
            </w:r>
            <w:r w:rsidRPr="00A344F1">
              <w:rPr>
                <w:rFonts w:eastAsia="Calibri" w:cs="Arial"/>
                <w:noProof w:val="0"/>
                <w:szCs w:val="20"/>
              </w:rPr>
              <w:t xml:space="preserve"> </w:t>
            </w:r>
          </w:p>
        </w:tc>
        <w:tc>
          <w:tcPr>
            <w:tcW w:w="378" w:type="dxa"/>
          </w:tcPr>
          <w:p w14:paraId="53B0E20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3DB55B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07367E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664F0E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B7A77DE"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7D1B9A48"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9</w:t>
            </w:r>
          </w:p>
        </w:tc>
        <w:tc>
          <w:tcPr>
            <w:tcW w:w="4039" w:type="dxa"/>
          </w:tcPr>
          <w:p w14:paraId="26FAAA9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9A49B2">
              <w:rPr>
                <w:rFonts w:eastAsia="Calibri" w:cs="Arial"/>
                <w:noProof w:val="0"/>
                <w:color w:val="1F497D" w:themeColor="text2"/>
                <w:szCs w:val="20"/>
              </w:rPr>
              <w:t>Zorgt voor opvang/nazorg van</w:t>
            </w:r>
            <w:r w:rsidRPr="00A344F1">
              <w:rPr>
                <w:rFonts w:eastAsia="Calibri" w:cs="Arial"/>
                <w:noProof w:val="0"/>
                <w:szCs w:val="20"/>
              </w:rPr>
              <w:t xml:space="preserve"> </w:t>
            </w:r>
            <w:r w:rsidRPr="00A344F1">
              <w:rPr>
                <w:rFonts w:eastAsia="Calibri" w:cs="Arial"/>
                <w:noProof w:val="0"/>
                <w:color w:val="FF0000"/>
                <w:szCs w:val="20"/>
              </w:rPr>
              <w:t>sporters</w:t>
            </w:r>
            <w:r w:rsidRPr="00A344F1">
              <w:rPr>
                <w:rFonts w:eastAsia="Calibri" w:cs="Arial"/>
                <w:noProof w:val="0"/>
                <w:szCs w:val="20"/>
              </w:rPr>
              <w:t xml:space="preserve"> </w:t>
            </w:r>
            <w:r w:rsidRPr="009A49B2">
              <w:rPr>
                <w:rFonts w:eastAsia="Calibri" w:cs="Arial"/>
                <w:noProof w:val="0"/>
                <w:color w:val="1F497D" w:themeColor="text2"/>
                <w:szCs w:val="20"/>
              </w:rPr>
              <w:t>die stoppen en/of buiten de selectie vallen</w:t>
            </w:r>
          </w:p>
        </w:tc>
        <w:tc>
          <w:tcPr>
            <w:tcW w:w="378" w:type="dxa"/>
          </w:tcPr>
          <w:p w14:paraId="796FA5E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B3C14C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AF55D45"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12081781"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0E9417A"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04556ED9"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10</w:t>
            </w:r>
          </w:p>
        </w:tc>
        <w:tc>
          <w:tcPr>
            <w:tcW w:w="4039" w:type="dxa"/>
          </w:tcPr>
          <w:p w14:paraId="5C8A1D3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szCs w:val="20"/>
              </w:rPr>
            </w:pPr>
            <w:r w:rsidRPr="00A344F1">
              <w:rPr>
                <w:rFonts w:eastAsia="Calibri" w:cs="Arial"/>
                <w:noProof w:val="0"/>
                <w:szCs w:val="20"/>
              </w:rPr>
              <w:t xml:space="preserve">Bespreekt de talentontwikkeling van de </w:t>
            </w:r>
            <w:r w:rsidRPr="00A344F1">
              <w:rPr>
                <w:rFonts w:eastAsia="Calibri" w:cs="Arial"/>
                <w:noProof w:val="0"/>
                <w:color w:val="FF0000"/>
                <w:szCs w:val="20"/>
              </w:rPr>
              <w:t>sporters</w:t>
            </w:r>
            <w:r w:rsidRPr="00A344F1">
              <w:rPr>
                <w:rFonts w:eastAsia="Calibri" w:cs="Arial"/>
                <w:noProof w:val="0"/>
                <w:szCs w:val="20"/>
              </w:rPr>
              <w:t xml:space="preserve"> met betrokkenen</w:t>
            </w:r>
          </w:p>
        </w:tc>
        <w:tc>
          <w:tcPr>
            <w:tcW w:w="378" w:type="dxa"/>
          </w:tcPr>
          <w:p w14:paraId="398FFBD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63BDECD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8336CE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7E6161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3DB8382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F819ABE"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11</w:t>
            </w:r>
          </w:p>
        </w:tc>
        <w:tc>
          <w:tcPr>
            <w:tcW w:w="4039" w:type="dxa"/>
          </w:tcPr>
          <w:p w14:paraId="0A1A586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rFonts w:eastAsia="Calibri" w:cs="Arial"/>
                <w:noProof w:val="0"/>
                <w:szCs w:val="20"/>
              </w:rPr>
            </w:pPr>
            <w:r w:rsidRPr="00A344F1">
              <w:rPr>
                <w:rFonts w:eastAsia="Calibri" w:cs="Arial"/>
                <w:noProof w:val="0"/>
                <w:color w:val="000000"/>
              </w:rPr>
              <w:t xml:space="preserve">Selecteert </w:t>
            </w:r>
            <w:r w:rsidRPr="00A344F1">
              <w:rPr>
                <w:rFonts w:eastAsia="Calibri" w:cs="Arial"/>
                <w:noProof w:val="0"/>
                <w:color w:val="FF0000"/>
              </w:rPr>
              <w:t>sporters</w:t>
            </w:r>
            <w:r w:rsidRPr="00A344F1">
              <w:rPr>
                <w:rFonts w:eastAsia="Calibri" w:cs="Arial"/>
                <w:noProof w:val="0"/>
                <w:color w:val="000000"/>
              </w:rPr>
              <w:t xml:space="preserve"> op basis van criteria</w:t>
            </w:r>
          </w:p>
        </w:tc>
        <w:tc>
          <w:tcPr>
            <w:tcW w:w="378" w:type="dxa"/>
          </w:tcPr>
          <w:p w14:paraId="2FBEE23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8F8BCD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97200D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597056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ACE158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F503A37"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12</w:t>
            </w:r>
          </w:p>
        </w:tc>
        <w:tc>
          <w:tcPr>
            <w:tcW w:w="4039" w:type="dxa"/>
          </w:tcPr>
          <w:p w14:paraId="23D63356" w14:textId="77777777" w:rsidR="00A93E6A" w:rsidRPr="00355663"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Gaat sportief en respectvol om met alle betrokkenen</w:t>
            </w:r>
          </w:p>
        </w:tc>
        <w:tc>
          <w:tcPr>
            <w:tcW w:w="378" w:type="dxa"/>
          </w:tcPr>
          <w:p w14:paraId="6B7C3E8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1877F4E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CF9E67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A0AC90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59CAE7E8"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4F1D115E"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lastRenderedPageBreak/>
              <w:t>13</w:t>
            </w:r>
          </w:p>
        </w:tc>
        <w:tc>
          <w:tcPr>
            <w:tcW w:w="4039" w:type="dxa"/>
          </w:tcPr>
          <w:p w14:paraId="293032DE" w14:textId="18C532C9" w:rsidR="00A93E6A" w:rsidRPr="00355663"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Vertoont voorbeeldgedrag</w:t>
            </w:r>
            <w:r w:rsidR="005E1D77">
              <w:rPr>
                <w:rFonts w:eastAsia="Calibri" w:cs="Arial"/>
                <w:noProof w:val="0"/>
                <w:color w:val="1F497D" w:themeColor="text2"/>
              </w:rPr>
              <w:t xml:space="preserve"> </w:t>
            </w:r>
            <w:r w:rsidRPr="009A49B2">
              <w:rPr>
                <w:rFonts w:eastAsia="Calibri" w:cs="Arial"/>
                <w:noProof w:val="0"/>
                <w:color w:val="1F497D" w:themeColor="text2"/>
              </w:rPr>
              <w:t>op en rond de sportlocatie</w:t>
            </w:r>
          </w:p>
        </w:tc>
        <w:tc>
          <w:tcPr>
            <w:tcW w:w="378" w:type="dxa"/>
          </w:tcPr>
          <w:p w14:paraId="391C41D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C15E09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E55EFC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1DB6C00"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235E55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582F9A0E"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14</w:t>
            </w:r>
          </w:p>
        </w:tc>
        <w:tc>
          <w:tcPr>
            <w:tcW w:w="4039" w:type="dxa"/>
          </w:tcPr>
          <w:p w14:paraId="3535F5B6" w14:textId="77777777" w:rsidR="00A93E6A" w:rsidRPr="00355663"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Gaat vertrouwelijk om met persoonlijke informatie</w:t>
            </w:r>
          </w:p>
        </w:tc>
        <w:tc>
          <w:tcPr>
            <w:tcW w:w="378" w:type="dxa"/>
          </w:tcPr>
          <w:p w14:paraId="72200CCC"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297EB7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93109B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594EE1B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75E68FE3"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8AC6631"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15</w:t>
            </w:r>
          </w:p>
        </w:tc>
        <w:tc>
          <w:tcPr>
            <w:tcW w:w="4039" w:type="dxa"/>
          </w:tcPr>
          <w:p w14:paraId="78D93DFD" w14:textId="77777777" w:rsidR="00A93E6A" w:rsidRPr="00355663"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Komt afspraken na</w:t>
            </w:r>
          </w:p>
        </w:tc>
        <w:tc>
          <w:tcPr>
            <w:tcW w:w="378" w:type="dxa"/>
          </w:tcPr>
          <w:p w14:paraId="412C0B1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1B27F0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7C0B55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6F9BD78"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45A02AE9"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92AFBDD"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16</w:t>
            </w:r>
          </w:p>
        </w:tc>
        <w:tc>
          <w:tcPr>
            <w:tcW w:w="4039" w:type="dxa"/>
          </w:tcPr>
          <w:p w14:paraId="710D259F" w14:textId="77777777" w:rsidR="00A93E6A" w:rsidRPr="00355663"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eigen handelen</w:t>
            </w:r>
          </w:p>
        </w:tc>
        <w:tc>
          <w:tcPr>
            <w:tcW w:w="378" w:type="dxa"/>
          </w:tcPr>
          <w:p w14:paraId="20694AE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26A9F5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F6F7AE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2CB203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1573D5CD"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2C9AFE52"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17</w:t>
            </w:r>
          </w:p>
        </w:tc>
        <w:tc>
          <w:tcPr>
            <w:tcW w:w="4039" w:type="dxa"/>
          </w:tcPr>
          <w:p w14:paraId="511B59D1" w14:textId="77777777" w:rsidR="00A93E6A" w:rsidRPr="00355663"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378" w:type="dxa"/>
          </w:tcPr>
          <w:p w14:paraId="21519273"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16C125A"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A08F8F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543CF49"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14EB28F"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17DDC861" w14:textId="77777777" w:rsidR="00A93E6A" w:rsidRPr="00A57764" w:rsidRDefault="00A93E6A" w:rsidP="001F65F8">
            <w:pPr>
              <w:spacing w:line="276" w:lineRule="auto"/>
              <w:rPr>
                <w:b w:val="0"/>
                <w:noProof w:val="0"/>
                <w:color w:val="1F497D" w:themeColor="text2"/>
              </w:rPr>
            </w:pPr>
            <w:r w:rsidRPr="00A57764">
              <w:rPr>
                <w:b w:val="0"/>
                <w:noProof w:val="0"/>
                <w:color w:val="1F497D" w:themeColor="text2"/>
              </w:rPr>
              <w:t>18</w:t>
            </w:r>
          </w:p>
        </w:tc>
        <w:tc>
          <w:tcPr>
            <w:tcW w:w="4039" w:type="dxa"/>
          </w:tcPr>
          <w:p w14:paraId="325CFFD7" w14:textId="77777777" w:rsidR="00A93E6A" w:rsidRPr="00355663" w:rsidRDefault="00A93E6A" w:rsidP="001F65F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378" w:type="dxa"/>
          </w:tcPr>
          <w:p w14:paraId="34CFA356"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1CB9F7F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256B149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180134A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2635B422" w14:textId="77777777" w:rsidTr="009C4747">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4324C608" w14:textId="77777777" w:rsidR="00A93E6A" w:rsidRPr="00A344F1" w:rsidRDefault="00A93E6A" w:rsidP="001F65F8">
            <w:pPr>
              <w:rPr>
                <w:noProof w:val="0"/>
              </w:rPr>
            </w:pPr>
            <w:r w:rsidRPr="00A344F1">
              <w:rPr>
                <w:noProof w:val="0"/>
              </w:rPr>
              <w:t xml:space="preserve">Resultaat van de PVB </w:t>
            </w:r>
          </w:p>
        </w:tc>
        <w:tc>
          <w:tcPr>
            <w:tcW w:w="1525" w:type="dxa"/>
            <w:gridSpan w:val="5"/>
          </w:tcPr>
          <w:p w14:paraId="74CDEF94"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c>
          <w:tcPr>
            <w:tcW w:w="3688" w:type="dxa"/>
            <w:vMerge w:val="restart"/>
          </w:tcPr>
          <w:p w14:paraId="1B6D01CB"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r w:rsidRPr="00A344F1">
              <w:rPr>
                <w:noProof w:val="0"/>
              </w:rPr>
              <w:t>Toelichting</w:t>
            </w:r>
          </w:p>
          <w:p w14:paraId="3FEA9A7E"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26BEDA04" w14:textId="77777777" w:rsidTr="009C4747">
        <w:trPr>
          <w:trHeight w:val="234"/>
        </w:trPr>
        <w:tc>
          <w:tcPr>
            <w:cnfStyle w:val="001000000000" w:firstRow="0" w:lastRow="0" w:firstColumn="1" w:lastColumn="0" w:oddVBand="0" w:evenVBand="0" w:oddHBand="0" w:evenHBand="0" w:firstRowFirstColumn="0" w:firstRowLastColumn="0" w:lastRowFirstColumn="0" w:lastRowLastColumn="0"/>
            <w:tcW w:w="6059" w:type="dxa"/>
            <w:gridSpan w:val="7"/>
          </w:tcPr>
          <w:p w14:paraId="754C4674" w14:textId="77777777" w:rsidR="00A93E6A" w:rsidRPr="00A344F1" w:rsidRDefault="00A93E6A" w:rsidP="001F65F8">
            <w:pPr>
              <w:rPr>
                <w:noProof w:val="0"/>
              </w:rPr>
            </w:pPr>
            <w:r w:rsidRPr="00A344F1">
              <w:rPr>
                <w:noProof w:val="0"/>
              </w:rPr>
              <w:t>Handtekening PVB-beoordelaar:</w:t>
            </w:r>
          </w:p>
          <w:p w14:paraId="0A37C2A2" w14:textId="77777777" w:rsidR="00A93E6A" w:rsidRPr="00A344F1" w:rsidRDefault="00A93E6A" w:rsidP="001F65F8">
            <w:pPr>
              <w:rPr>
                <w:noProof w:val="0"/>
              </w:rPr>
            </w:pPr>
          </w:p>
          <w:p w14:paraId="1832894F" w14:textId="77777777" w:rsidR="00A93E6A" w:rsidRPr="00A344F1" w:rsidRDefault="00A93E6A" w:rsidP="001F65F8">
            <w:pPr>
              <w:rPr>
                <w:noProof w:val="0"/>
              </w:rPr>
            </w:pPr>
          </w:p>
          <w:p w14:paraId="65CA67F9" w14:textId="77777777" w:rsidR="00A93E6A" w:rsidRPr="00A344F1" w:rsidRDefault="00A93E6A" w:rsidP="001F65F8">
            <w:pPr>
              <w:rPr>
                <w:noProof w:val="0"/>
              </w:rPr>
            </w:pPr>
          </w:p>
        </w:tc>
        <w:tc>
          <w:tcPr>
            <w:tcW w:w="3688" w:type="dxa"/>
            <w:vMerge/>
          </w:tcPr>
          <w:p w14:paraId="2103B837"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tr w:rsidR="00A93E6A" w:rsidRPr="00A344F1" w14:paraId="059ACFB4" w14:textId="77777777" w:rsidTr="009C4747">
        <w:trPr>
          <w:trHeight w:val="567"/>
        </w:trPr>
        <w:tc>
          <w:tcPr>
            <w:cnfStyle w:val="001000000000" w:firstRow="0" w:lastRow="0" w:firstColumn="1" w:lastColumn="0" w:oddVBand="0" w:evenVBand="0" w:oddHBand="0" w:evenHBand="0" w:firstRowFirstColumn="0" w:firstRowLastColumn="0" w:lastRowFirstColumn="0" w:lastRowLastColumn="0"/>
            <w:tcW w:w="6059" w:type="dxa"/>
            <w:gridSpan w:val="7"/>
          </w:tcPr>
          <w:p w14:paraId="02BEA299" w14:textId="77777777" w:rsidR="00A93E6A" w:rsidRPr="00A344F1" w:rsidRDefault="00A93E6A" w:rsidP="001F65F8">
            <w:pPr>
              <w:pStyle w:val="Rodetekst"/>
              <w:rPr>
                <w:noProof w:val="0"/>
              </w:rPr>
            </w:pPr>
            <w:r w:rsidRPr="00A344F1">
              <w:rPr>
                <w:noProof w:val="0"/>
              </w:rPr>
              <w:t>Akkoord toetsingscommissie</w:t>
            </w:r>
          </w:p>
        </w:tc>
        <w:tc>
          <w:tcPr>
            <w:tcW w:w="3688" w:type="dxa"/>
          </w:tcPr>
          <w:p w14:paraId="66708492" w14:textId="77777777" w:rsidR="00A93E6A" w:rsidRPr="00A344F1" w:rsidRDefault="00A93E6A" w:rsidP="001F65F8">
            <w:pPr>
              <w:cnfStyle w:val="000000000000" w:firstRow="0" w:lastRow="0" w:firstColumn="0" w:lastColumn="0" w:oddVBand="0" w:evenVBand="0" w:oddHBand="0" w:evenHBand="0" w:firstRowFirstColumn="0" w:firstRowLastColumn="0" w:lastRowFirstColumn="0" w:lastRowLastColumn="0"/>
              <w:rPr>
                <w:noProof w:val="0"/>
              </w:rPr>
            </w:pPr>
          </w:p>
        </w:tc>
      </w:tr>
      <w:bookmarkEnd w:id="5"/>
    </w:tbl>
    <w:p w14:paraId="311667E3" w14:textId="4DE873B0" w:rsidR="00A93E6A" w:rsidRDefault="00A93E6A">
      <w:pPr>
        <w:spacing w:after="200"/>
        <w:rPr>
          <w:noProof w:val="0"/>
        </w:rPr>
      </w:pPr>
    </w:p>
    <w:p w14:paraId="69AB021F" w14:textId="77777777" w:rsidR="00A93E6A" w:rsidRDefault="00A93E6A">
      <w:pPr>
        <w:spacing w:after="200"/>
        <w:rPr>
          <w:noProof w:val="0"/>
        </w:rPr>
      </w:pPr>
      <w:r>
        <w:rPr>
          <w:noProof w:val="0"/>
        </w:rPr>
        <w:br w:type="page"/>
      </w:r>
    </w:p>
    <w:p w14:paraId="4482183B" w14:textId="607D61A3" w:rsidR="001721D0" w:rsidRDefault="00A93E6A">
      <w:pPr>
        <w:spacing w:after="200"/>
      </w:pPr>
      <w:r w:rsidRPr="006376C2">
        <w:lastRenderedPageBreak/>
        <w:drawing>
          <wp:anchor distT="0" distB="0" distL="114300" distR="114300" simplePos="0" relativeHeight="251659264" behindDoc="0" locked="0" layoutInCell="1" allowOverlap="1" wp14:anchorId="45178627" wp14:editId="32825B23">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sectPr w:rsidR="001721D0" w:rsidSect="001D6FB6">
      <w:headerReference w:type="first" r:id="rId19"/>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667E8" w14:textId="77777777" w:rsidR="000B071D" w:rsidRDefault="000B071D" w:rsidP="00EE7285">
      <w:r>
        <w:separator/>
      </w:r>
    </w:p>
  </w:endnote>
  <w:endnote w:type="continuationSeparator" w:id="0">
    <w:p w14:paraId="311667E9" w14:textId="77777777" w:rsidR="000B071D" w:rsidRDefault="000B071D"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Times-Roman">
    <w:altName w:val="Arial"/>
    <w:panose1 w:val="00000000000000000000"/>
    <w:charset w:val="4D"/>
    <w:family w:val="auto"/>
    <w:notTrueType/>
    <w:pitch w:val="default"/>
    <w:sig w:usb0="03000000"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charset w:val="00"/>
    <w:family w:val="auto"/>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202433"/>
      <w:docPartObj>
        <w:docPartGallery w:val="Page Numbers (Bottom of Page)"/>
        <w:docPartUnique/>
      </w:docPartObj>
    </w:sdtPr>
    <w:sdtEndPr/>
    <w:sdtContent>
      <w:p w14:paraId="311667EA" w14:textId="77777777" w:rsidR="000B071D" w:rsidRDefault="000B071D">
        <w:pPr>
          <w:pStyle w:val="Voettekst"/>
          <w:jc w:val="right"/>
        </w:pPr>
        <w:r>
          <w:fldChar w:fldCharType="begin"/>
        </w:r>
        <w:r>
          <w:instrText>PAGE   \* MERGEFORMAT</w:instrText>
        </w:r>
        <w:r>
          <w:fldChar w:fldCharType="separate"/>
        </w:r>
        <w:r>
          <w:t>21</w:t>
        </w:r>
        <w:r>
          <w:fldChar w:fldCharType="end"/>
        </w:r>
      </w:p>
    </w:sdtContent>
  </w:sdt>
  <w:p w14:paraId="311667EB" w14:textId="77777777" w:rsidR="000B071D" w:rsidRDefault="000B071D" w:rsidP="00EE7285">
    <w:pPr>
      <w:pStyle w:val="Voettekst"/>
    </w:pPr>
    <w:r>
      <w:rPr>
        <w:rFonts w:eastAsia="Times New Roman"/>
      </w:rPr>
      <w:drawing>
        <wp:anchor distT="0" distB="0" distL="114300" distR="114300" simplePos="0" relativeHeight="251656704" behindDoc="1" locked="0" layoutInCell="1" allowOverlap="1" wp14:anchorId="311667FF" wp14:editId="31166800">
          <wp:simplePos x="0" y="0"/>
          <wp:positionH relativeFrom="margin">
            <wp:posOffset>-919480</wp:posOffset>
          </wp:positionH>
          <wp:positionV relativeFrom="paragraph">
            <wp:posOffset>-1905</wp:posOffset>
          </wp:positionV>
          <wp:extent cx="7559675" cy="570230"/>
          <wp:effectExtent l="0" t="0" r="3175" b="1270"/>
          <wp:wrapNone/>
          <wp:docPr id="7" name="Afbeelding 7" descr="C:\Projecten\NOC_NSF\Ontwikkeling\zwarte ba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NOC_NSF\Ontwikkeling\zwarte ba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675" cy="570230"/>
                  </a:xfrm>
                  <a:prstGeom prst="rect">
                    <a:avLst/>
                  </a:prstGeom>
                  <a:noFill/>
                  <a:ln>
                    <a:noFill/>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3058932"/>
      <w:docPartObj>
        <w:docPartGallery w:val="Page Numbers (Bottom of Page)"/>
        <w:docPartUnique/>
      </w:docPartObj>
    </w:sdtPr>
    <w:sdtEndPr/>
    <w:sdtContent>
      <w:p w14:paraId="311667ED" w14:textId="77777777" w:rsidR="000B071D" w:rsidRDefault="00173F32">
        <w:pPr>
          <w:pStyle w:val="Voettekst"/>
          <w:jc w:val="right"/>
        </w:pPr>
      </w:p>
    </w:sdtContent>
  </w:sdt>
  <w:p w14:paraId="311667EE" w14:textId="77777777" w:rsidR="000B071D" w:rsidRDefault="000B071D">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6B67A" w14:textId="77777777" w:rsidR="000B071D" w:rsidRDefault="000B071D"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73F32">
      <w:rPr>
        <w:rStyle w:val="Paginanummer"/>
      </w:rPr>
      <w:t>4</w:t>
    </w:r>
    <w:r>
      <w:rPr>
        <w:rStyle w:val="Paginanummer"/>
      </w:rPr>
      <w:fldChar w:fldCharType="end"/>
    </w:r>
  </w:p>
  <w:p w14:paraId="63535609" w14:textId="531D69A2" w:rsidR="000B071D" w:rsidRDefault="000F7D24">
    <w:pPr>
      <w:pStyle w:val="Voettekst"/>
    </w:pPr>
    <w:fldSimple w:instr=" STYLEREF 1 \* MERGEFORMAT ">
      <w:r w:rsidR="00173F32">
        <w:t>Overzicht</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ADA03" w14:textId="77777777" w:rsidR="000B071D" w:rsidRDefault="000B071D"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73F32">
      <w:rPr>
        <w:rStyle w:val="Paginanummer"/>
      </w:rPr>
      <w:t>8</w:t>
    </w:r>
    <w:r>
      <w:rPr>
        <w:rStyle w:val="Paginanummer"/>
      </w:rPr>
      <w:fldChar w:fldCharType="end"/>
    </w:r>
  </w:p>
  <w:p w14:paraId="500A6980" w14:textId="77777777" w:rsidR="000B071D" w:rsidRDefault="000B071D">
    <w:pPr>
      <w:pStyle w:val="Voettekst"/>
    </w:pPr>
    <w:r>
      <w:t>Toetsplan van de kwalificatie trainer-coach 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F9F04" w14:textId="77777777" w:rsidR="000B071D" w:rsidRDefault="000B071D"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73F32">
      <w:rPr>
        <w:rStyle w:val="Paginanummer"/>
      </w:rPr>
      <w:t>9</w:t>
    </w:r>
    <w:r>
      <w:rPr>
        <w:rStyle w:val="Paginanummer"/>
      </w:rPr>
      <w:fldChar w:fldCharType="end"/>
    </w:r>
  </w:p>
  <w:p w14:paraId="30740C42" w14:textId="77777777" w:rsidR="000B071D" w:rsidRDefault="000B071D">
    <w:pPr>
      <w:pStyle w:val="Voettekst"/>
    </w:pPr>
    <w:r>
      <w:t>PVB 4.1 Geven van trainingen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F8018" w14:textId="77777777" w:rsidR="000B071D" w:rsidRDefault="000B071D"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73F32">
      <w:rPr>
        <w:rStyle w:val="Paginanummer"/>
      </w:rPr>
      <w:t>20</w:t>
    </w:r>
    <w:r>
      <w:rPr>
        <w:rStyle w:val="Paginanummer"/>
      </w:rPr>
      <w:fldChar w:fldCharType="end"/>
    </w:r>
  </w:p>
  <w:p w14:paraId="1C722151" w14:textId="77777777" w:rsidR="000B071D" w:rsidRDefault="000B071D">
    <w:pPr>
      <w:pStyle w:val="Voettekst"/>
    </w:pPr>
    <w:r>
      <w:t>PVB 4.2 Coachen bij wedstrijden (praktijkvariant)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58DCB" w14:textId="77777777" w:rsidR="000B071D" w:rsidRDefault="000B071D"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73F32">
      <w:rPr>
        <w:rStyle w:val="Paginanummer"/>
      </w:rPr>
      <w:t>24</w:t>
    </w:r>
    <w:r>
      <w:rPr>
        <w:rStyle w:val="Paginanummer"/>
      </w:rPr>
      <w:fldChar w:fldCharType="end"/>
    </w:r>
  </w:p>
  <w:p w14:paraId="020D98D0" w14:textId="77777777" w:rsidR="000B071D" w:rsidRDefault="000B071D">
    <w:pPr>
      <w:pStyle w:val="Voettekst"/>
    </w:pPr>
    <w:r>
      <w:t>PVB 4.2 Coachen bij wedstrijden (portfoliobeoordeling)</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07463" w14:textId="77777777" w:rsidR="000B071D" w:rsidRDefault="000B071D"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73F32">
      <w:rPr>
        <w:rStyle w:val="Paginanummer"/>
      </w:rPr>
      <w:t>25</w:t>
    </w:r>
    <w:r>
      <w:rPr>
        <w:rStyle w:val="Paginanummer"/>
      </w:rPr>
      <w:fldChar w:fldCharType="end"/>
    </w:r>
  </w:p>
  <w:p w14:paraId="4B4DA280" w14:textId="77777777" w:rsidR="000B071D" w:rsidRDefault="000B071D">
    <w:pPr>
      <w:pStyle w:val="Voettekst"/>
    </w:pPr>
    <w:r>
      <w:t>PVB 4.3 Ondersteunen sporttechnisch beleid</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4C390" w14:textId="77777777" w:rsidR="000B071D" w:rsidRDefault="000B071D"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73F32">
      <w:rPr>
        <w:rStyle w:val="Paginanummer"/>
      </w:rPr>
      <w:t>37</w:t>
    </w:r>
    <w:r>
      <w:rPr>
        <w:rStyle w:val="Paginanummer"/>
      </w:rPr>
      <w:fldChar w:fldCharType="end"/>
    </w:r>
  </w:p>
  <w:p w14:paraId="5CCF2947" w14:textId="33B57BA7" w:rsidR="000B071D" w:rsidRDefault="000F7D24">
    <w:pPr>
      <w:pStyle w:val="Voettekst"/>
    </w:pPr>
    <w:fldSimple w:instr=" STYLEREF 1 \* MERGEFORMAT ">
      <w:r w:rsidR="00173F32">
        <w:t>PVB 4.6 Scouten van sporters</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67E6" w14:textId="77777777" w:rsidR="000B071D" w:rsidRDefault="000B071D" w:rsidP="00EE7285">
      <w:r>
        <w:separator/>
      </w:r>
    </w:p>
  </w:footnote>
  <w:footnote w:type="continuationSeparator" w:id="0">
    <w:p w14:paraId="311667E7" w14:textId="77777777" w:rsidR="000B071D" w:rsidRDefault="000B071D" w:rsidP="00EE7285">
      <w:r>
        <w:continuationSeparator/>
      </w:r>
    </w:p>
  </w:footnote>
  <w:footnote w:id="1">
    <w:p w14:paraId="5D47A33D" w14:textId="2CEAC5A5" w:rsidR="000B071D" w:rsidRPr="00FB4393" w:rsidRDefault="000B071D" w:rsidP="00CB7826">
      <w:pPr>
        <w:pStyle w:val="Voettekst"/>
      </w:pPr>
      <w:r>
        <w:rPr>
          <w:rStyle w:val="Voetnootmarkering"/>
        </w:rPr>
        <w:footnoteRef/>
      </w:r>
      <w:r>
        <w:t xml:space="preserve"> </w:t>
      </w:r>
      <w:r w:rsidRPr="00FB4393">
        <w:t>PVB 4.4 maakt deel uit van de opleiderslijn</w:t>
      </w:r>
      <w:r>
        <w:t xml:space="preserve"> </w:t>
      </w:r>
    </w:p>
  </w:footnote>
  <w:footnote w:id="2">
    <w:p w14:paraId="10DFFEE6" w14:textId="1AD107B7" w:rsidR="000B071D" w:rsidRPr="00AC530D" w:rsidRDefault="000B071D" w:rsidP="00F966A3">
      <w:pPr>
        <w:pStyle w:val="Voettekst"/>
      </w:pPr>
      <w:r w:rsidRPr="008732CF">
        <w:rPr>
          <w:vertAlign w:val="superscript"/>
        </w:rPr>
        <w:footnoteRef/>
      </w:r>
      <w:r>
        <w:t xml:space="preserve"> </w:t>
      </w:r>
      <w:r w:rsidRPr="008732CF">
        <w:t>Kiezen tussen 1 (portfoliobeoordeling) of 2 (portfolio- en praktijkbeoordeling, samen de praktijkvariant genoemd)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EC" w14:textId="77777777" w:rsidR="000B071D" w:rsidRPr="00C206A6" w:rsidRDefault="00173F32" w:rsidP="00C206A6">
    <w:pPr>
      <w:rPr>
        <w:noProof w:val="0"/>
      </w:rPr>
    </w:pPr>
    <w:r>
      <w:rPr>
        <w:rFonts w:eastAsia="Times New Roman"/>
        <w:lang w:val="en-US"/>
      </w:rPr>
      <w:pict w14:anchorId="31166801">
        <v:shapetype id="_x0000_t202" coordsize="21600,21600" o:spt="202" path="m,l,21600r21600,l216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w:txbxContent>
              <w:p w14:paraId="31166806" w14:textId="77777777" w:rsidR="000B071D" w:rsidRPr="006931E2" w:rsidRDefault="000B071D" w:rsidP="00C206A6">
                <w:pPr>
                  <w:pStyle w:val="EersteTitel"/>
                </w:pPr>
                <w:r>
                  <w:t>Kwalificatiestructuur Sport 2017</w:t>
                </w:r>
              </w:p>
              <w:p w14:paraId="31166807" w14:textId="77777777" w:rsidR="000B071D" w:rsidRPr="006931E2" w:rsidRDefault="000B071D" w:rsidP="00C206A6">
                <w:pPr>
                  <w:pStyle w:val="Titel"/>
                </w:pPr>
                <w:r>
                  <w:t>Toetsdocumenten</w:t>
                </w:r>
              </w:p>
              <w:p w14:paraId="31166808" w14:textId="54FA882E" w:rsidR="000B071D" w:rsidRPr="006931E2" w:rsidRDefault="000B071D" w:rsidP="00C206A6">
                <w:pPr>
                  <w:pStyle w:val="Subtitel"/>
                </w:pPr>
                <w:r>
                  <w:t xml:space="preserve">Trainer-coach 4 </w:t>
                </w:r>
              </w:p>
            </w:txbxContent>
          </v:textbox>
        </v:shape>
      </w:pict>
    </w:r>
    <w:r w:rsidR="000B071D">
      <w:rPr>
        <w:rFonts w:eastAsia="Times New Roman"/>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10" name="Afbeelding 10"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E" w14:textId="77777777" w:rsidR="000B071D" w:rsidRDefault="000B071D" w:rsidP="00F06BB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FB3973"/>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40E406B"/>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4" w15:restartNumberingAfterBreak="0">
    <w:nsid w:val="07FB50CE"/>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0570EB5"/>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08D32B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14D7B7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2690CBB"/>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1E3DBC"/>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lvlText w:val="%1.%2.%3."/>
      <w:lvlJc w:val="left"/>
      <w:pPr>
        <w:ind w:left="1362" w:hanging="454"/>
      </w:pPr>
      <w:rPr>
        <w:rFonts w:asciiTheme="minorHAnsi" w:hAnsiTheme="minorHAnsi" w:cstheme="minorHAnsi" w:hint="default"/>
      </w:rPr>
    </w:lvl>
    <w:lvl w:ilvl="3">
      <w:start w:val="1"/>
      <w:numFmt w:val="upperLetter"/>
      <w:lvlText w:val="%4."/>
      <w:lvlJc w:val="left"/>
      <w:pPr>
        <w:ind w:left="1816" w:hanging="454"/>
      </w:pPr>
      <w:rPr>
        <w:rFonts w:hint="default"/>
      </w:rPr>
    </w:lvl>
    <w:lvl w:ilvl="4">
      <w:start w:val="1"/>
      <w:numFmt w:val="decimal"/>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11" w15:restartNumberingAfterBreak="0">
    <w:nsid w:val="2EC56FC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31763D06"/>
    <w:multiLevelType w:val="hybridMultilevel"/>
    <w:tmpl w:val="2D5680A0"/>
    <w:lvl w:ilvl="0" w:tplc="1DD24FEA">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43E7B63"/>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361866FC"/>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7C25170"/>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38154D9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9" w15:restartNumberingAfterBreak="0">
    <w:nsid w:val="40DE3649"/>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41468"/>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4CA29F8"/>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497AEA"/>
    <w:multiLevelType w:val="multilevel"/>
    <w:tmpl w:val="833057D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91C74AB"/>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97438D9"/>
    <w:multiLevelType w:val="hybridMultilevel"/>
    <w:tmpl w:val="A18C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C7D2CF0"/>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FD909FC"/>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97934"/>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34" w15:restartNumberingAfterBreak="0">
    <w:nsid w:val="5776226C"/>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36" w15:restartNumberingAfterBreak="0">
    <w:nsid w:val="5EA3587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214713F"/>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15:restartNumberingAfterBreak="0">
    <w:nsid w:val="65C457B6"/>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69105C9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6B056723"/>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727956D7"/>
    <w:multiLevelType w:val="hybridMultilevel"/>
    <w:tmpl w:val="95402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2DE73E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59F36D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907638A"/>
    <w:multiLevelType w:val="multilevel"/>
    <w:tmpl w:val="ECE80DD6"/>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911635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15:restartNumberingAfterBreak="0">
    <w:nsid w:val="79730609"/>
    <w:multiLevelType w:val="hybridMultilevel"/>
    <w:tmpl w:val="266453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D129D6"/>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7BDB5B63"/>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7D573FD5"/>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51"/>
  </w:num>
  <w:num w:numId="2">
    <w:abstractNumId w:val="3"/>
  </w:num>
  <w:num w:numId="3">
    <w:abstractNumId w:val="33"/>
  </w:num>
  <w:num w:numId="4">
    <w:abstractNumId w:val="18"/>
  </w:num>
  <w:num w:numId="5">
    <w:abstractNumId w:val="20"/>
  </w:num>
  <w:num w:numId="6">
    <w:abstractNumId w:val="30"/>
  </w:num>
  <w:num w:numId="7">
    <w:abstractNumId w:val="24"/>
  </w:num>
  <w:num w:numId="8">
    <w:abstractNumId w:val="15"/>
  </w:num>
  <w:num w:numId="9">
    <w:abstractNumId w:val="35"/>
  </w:num>
  <w:num w:numId="10">
    <w:abstractNumId w:val="0"/>
  </w:num>
  <w:num w:numId="11">
    <w:abstractNumId w:val="9"/>
  </w:num>
  <w:num w:numId="12">
    <w:abstractNumId w:val="31"/>
  </w:num>
  <w:num w:numId="13">
    <w:abstractNumId w:val="12"/>
  </w:num>
  <w:num w:numId="14">
    <w:abstractNumId w:val="28"/>
  </w:num>
  <w:num w:numId="15">
    <w:abstractNumId w:val="45"/>
  </w:num>
  <w:num w:numId="16">
    <w:abstractNumId w:val="4"/>
  </w:num>
  <w:num w:numId="17">
    <w:abstractNumId w:val="25"/>
  </w:num>
  <w:num w:numId="18">
    <w:abstractNumId w:val="50"/>
  </w:num>
  <w:num w:numId="19">
    <w:abstractNumId w:val="34"/>
  </w:num>
  <w:num w:numId="20">
    <w:abstractNumId w:val="16"/>
  </w:num>
  <w:num w:numId="21">
    <w:abstractNumId w:val="43"/>
  </w:num>
  <w:num w:numId="22">
    <w:abstractNumId w:val="36"/>
  </w:num>
  <w:num w:numId="23">
    <w:abstractNumId w:val="7"/>
  </w:num>
  <w:num w:numId="24">
    <w:abstractNumId w:val="19"/>
  </w:num>
  <w:num w:numId="25">
    <w:abstractNumId w:val="48"/>
  </w:num>
  <w:num w:numId="26">
    <w:abstractNumId w:val="39"/>
  </w:num>
  <w:num w:numId="27">
    <w:abstractNumId w:val="49"/>
  </w:num>
  <w:num w:numId="28">
    <w:abstractNumId w:val="21"/>
  </w:num>
  <w:num w:numId="29">
    <w:abstractNumId w:val="8"/>
  </w:num>
  <w:num w:numId="30">
    <w:abstractNumId w:val="22"/>
  </w:num>
  <w:num w:numId="31">
    <w:abstractNumId w:val="5"/>
  </w:num>
  <w:num w:numId="32">
    <w:abstractNumId w:val="40"/>
  </w:num>
  <w:num w:numId="33">
    <w:abstractNumId w:val="29"/>
  </w:num>
  <w:num w:numId="34">
    <w:abstractNumId w:val="17"/>
  </w:num>
  <w:num w:numId="35">
    <w:abstractNumId w:val="41"/>
  </w:num>
  <w:num w:numId="36">
    <w:abstractNumId w:val="6"/>
  </w:num>
  <w:num w:numId="37">
    <w:abstractNumId w:val="11"/>
  </w:num>
  <w:num w:numId="38">
    <w:abstractNumId w:val="32"/>
  </w:num>
  <w:num w:numId="39">
    <w:abstractNumId w:val="1"/>
  </w:num>
  <w:num w:numId="40">
    <w:abstractNumId w:val="46"/>
  </w:num>
  <w:num w:numId="41">
    <w:abstractNumId w:val="26"/>
  </w:num>
  <w:num w:numId="42">
    <w:abstractNumId w:val="13"/>
  </w:num>
  <w:num w:numId="43">
    <w:abstractNumId w:val="38"/>
  </w:num>
  <w:num w:numId="44">
    <w:abstractNumId w:val="2"/>
  </w:num>
  <w:num w:numId="45">
    <w:abstractNumId w:val="14"/>
  </w:num>
  <w:num w:numId="46">
    <w:abstractNumId w:val="42"/>
  </w:num>
  <w:num w:numId="47">
    <w:abstractNumId w:val="47"/>
  </w:num>
  <w:num w:numId="48">
    <w:abstractNumId w:val="27"/>
  </w:num>
  <w:num w:numId="49">
    <w:abstractNumId w:val="44"/>
  </w:num>
  <w:num w:numId="50">
    <w:abstractNumId w:val="10"/>
  </w:num>
  <w:num w:numId="51">
    <w:abstractNumId w:val="3"/>
  </w:num>
  <w:num w:numId="52">
    <w:abstractNumId w:val="3"/>
  </w:num>
  <w:num w:numId="53">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099">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1640F"/>
    <w:rsid w:val="00026215"/>
    <w:rsid w:val="000264DE"/>
    <w:rsid w:val="0002795B"/>
    <w:rsid w:val="000307BE"/>
    <w:rsid w:val="000320BB"/>
    <w:rsid w:val="0003575A"/>
    <w:rsid w:val="00036560"/>
    <w:rsid w:val="00041A1E"/>
    <w:rsid w:val="0004508D"/>
    <w:rsid w:val="00054A7F"/>
    <w:rsid w:val="0005705F"/>
    <w:rsid w:val="00062A80"/>
    <w:rsid w:val="000631B4"/>
    <w:rsid w:val="0007036D"/>
    <w:rsid w:val="00077555"/>
    <w:rsid w:val="000827A2"/>
    <w:rsid w:val="00094118"/>
    <w:rsid w:val="000A0A35"/>
    <w:rsid w:val="000A431A"/>
    <w:rsid w:val="000A7A62"/>
    <w:rsid w:val="000B071D"/>
    <w:rsid w:val="000B2C5D"/>
    <w:rsid w:val="000B6194"/>
    <w:rsid w:val="000C3B94"/>
    <w:rsid w:val="000C3CF0"/>
    <w:rsid w:val="000C6B84"/>
    <w:rsid w:val="000C766D"/>
    <w:rsid w:val="000D5F5F"/>
    <w:rsid w:val="000E2E11"/>
    <w:rsid w:val="000E3B54"/>
    <w:rsid w:val="000F1DF6"/>
    <w:rsid w:val="000F7AD0"/>
    <w:rsid w:val="000F7D24"/>
    <w:rsid w:val="001013A1"/>
    <w:rsid w:val="00110AC0"/>
    <w:rsid w:val="00113D36"/>
    <w:rsid w:val="00122675"/>
    <w:rsid w:val="00122C7F"/>
    <w:rsid w:val="00125A0A"/>
    <w:rsid w:val="00125F0A"/>
    <w:rsid w:val="00133D1D"/>
    <w:rsid w:val="0014027F"/>
    <w:rsid w:val="00141B8A"/>
    <w:rsid w:val="001604FC"/>
    <w:rsid w:val="0016239D"/>
    <w:rsid w:val="00164AC0"/>
    <w:rsid w:val="00166143"/>
    <w:rsid w:val="0016770E"/>
    <w:rsid w:val="001721D0"/>
    <w:rsid w:val="00173F32"/>
    <w:rsid w:val="001812EB"/>
    <w:rsid w:val="001831B4"/>
    <w:rsid w:val="00186890"/>
    <w:rsid w:val="001A06B5"/>
    <w:rsid w:val="001A265D"/>
    <w:rsid w:val="001A7667"/>
    <w:rsid w:val="001B484E"/>
    <w:rsid w:val="001C6DAD"/>
    <w:rsid w:val="001C78F7"/>
    <w:rsid w:val="001C7BFB"/>
    <w:rsid w:val="001D6FB6"/>
    <w:rsid w:val="001E18B4"/>
    <w:rsid w:val="001E7C2E"/>
    <w:rsid w:val="001F3E37"/>
    <w:rsid w:val="001F496E"/>
    <w:rsid w:val="001F65F8"/>
    <w:rsid w:val="00201230"/>
    <w:rsid w:val="00222158"/>
    <w:rsid w:val="00223416"/>
    <w:rsid w:val="002340A1"/>
    <w:rsid w:val="002426BB"/>
    <w:rsid w:val="00245D0E"/>
    <w:rsid w:val="0025151A"/>
    <w:rsid w:val="00255D25"/>
    <w:rsid w:val="002563C0"/>
    <w:rsid w:val="002665A3"/>
    <w:rsid w:val="002672B1"/>
    <w:rsid w:val="0028213A"/>
    <w:rsid w:val="0028478D"/>
    <w:rsid w:val="002908CC"/>
    <w:rsid w:val="00292866"/>
    <w:rsid w:val="002B77A3"/>
    <w:rsid w:val="002C411E"/>
    <w:rsid w:val="002C5C76"/>
    <w:rsid w:val="002E0AB7"/>
    <w:rsid w:val="002F1F5E"/>
    <w:rsid w:val="002F5AA9"/>
    <w:rsid w:val="002F5FD3"/>
    <w:rsid w:val="003006FD"/>
    <w:rsid w:val="00302A20"/>
    <w:rsid w:val="00315D4D"/>
    <w:rsid w:val="00331BBE"/>
    <w:rsid w:val="003412BF"/>
    <w:rsid w:val="0035116E"/>
    <w:rsid w:val="00355663"/>
    <w:rsid w:val="00364912"/>
    <w:rsid w:val="003751BB"/>
    <w:rsid w:val="0038082E"/>
    <w:rsid w:val="00381AD5"/>
    <w:rsid w:val="003871F8"/>
    <w:rsid w:val="00387512"/>
    <w:rsid w:val="00394B5D"/>
    <w:rsid w:val="003957A9"/>
    <w:rsid w:val="00397468"/>
    <w:rsid w:val="003B1E51"/>
    <w:rsid w:val="003B27FD"/>
    <w:rsid w:val="003B63DB"/>
    <w:rsid w:val="003D14C1"/>
    <w:rsid w:val="003D7DB4"/>
    <w:rsid w:val="003F1369"/>
    <w:rsid w:val="003F5583"/>
    <w:rsid w:val="00400035"/>
    <w:rsid w:val="00411FCC"/>
    <w:rsid w:val="00413D05"/>
    <w:rsid w:val="00422534"/>
    <w:rsid w:val="00453C29"/>
    <w:rsid w:val="00456247"/>
    <w:rsid w:val="004566A9"/>
    <w:rsid w:val="00460F37"/>
    <w:rsid w:val="00462028"/>
    <w:rsid w:val="004639B0"/>
    <w:rsid w:val="004653C9"/>
    <w:rsid w:val="00465782"/>
    <w:rsid w:val="00465D08"/>
    <w:rsid w:val="004678AE"/>
    <w:rsid w:val="00481E53"/>
    <w:rsid w:val="00482095"/>
    <w:rsid w:val="00484863"/>
    <w:rsid w:val="0048566B"/>
    <w:rsid w:val="00497B89"/>
    <w:rsid w:val="004A0239"/>
    <w:rsid w:val="004A275D"/>
    <w:rsid w:val="004A603F"/>
    <w:rsid w:val="004B2656"/>
    <w:rsid w:val="004B6A04"/>
    <w:rsid w:val="004C16B5"/>
    <w:rsid w:val="004C6540"/>
    <w:rsid w:val="004F40BB"/>
    <w:rsid w:val="004F5672"/>
    <w:rsid w:val="00504791"/>
    <w:rsid w:val="00506618"/>
    <w:rsid w:val="005075CB"/>
    <w:rsid w:val="0053681C"/>
    <w:rsid w:val="005536D6"/>
    <w:rsid w:val="005611F6"/>
    <w:rsid w:val="00561A0D"/>
    <w:rsid w:val="00572878"/>
    <w:rsid w:val="0057335C"/>
    <w:rsid w:val="00573F5D"/>
    <w:rsid w:val="00583442"/>
    <w:rsid w:val="00585EDC"/>
    <w:rsid w:val="00596F28"/>
    <w:rsid w:val="005A2FD1"/>
    <w:rsid w:val="005B008C"/>
    <w:rsid w:val="005B309A"/>
    <w:rsid w:val="005B3AA9"/>
    <w:rsid w:val="005D5151"/>
    <w:rsid w:val="005E1D77"/>
    <w:rsid w:val="005F1C5C"/>
    <w:rsid w:val="006014FF"/>
    <w:rsid w:val="006047C2"/>
    <w:rsid w:val="00611A51"/>
    <w:rsid w:val="00615CA0"/>
    <w:rsid w:val="0062102E"/>
    <w:rsid w:val="006211E7"/>
    <w:rsid w:val="00622870"/>
    <w:rsid w:val="00627BF7"/>
    <w:rsid w:val="00634172"/>
    <w:rsid w:val="00636944"/>
    <w:rsid w:val="00652FA6"/>
    <w:rsid w:val="00667BDB"/>
    <w:rsid w:val="006931E2"/>
    <w:rsid w:val="006A4686"/>
    <w:rsid w:val="006B55B7"/>
    <w:rsid w:val="006C38A6"/>
    <w:rsid w:val="006C6F9C"/>
    <w:rsid w:val="006D1E7F"/>
    <w:rsid w:val="006D64BB"/>
    <w:rsid w:val="006D74B1"/>
    <w:rsid w:val="006E2F0F"/>
    <w:rsid w:val="006E4521"/>
    <w:rsid w:val="006E4DC5"/>
    <w:rsid w:val="006E68C7"/>
    <w:rsid w:val="006F29AA"/>
    <w:rsid w:val="006F7F52"/>
    <w:rsid w:val="007033D9"/>
    <w:rsid w:val="0070348E"/>
    <w:rsid w:val="00711E2D"/>
    <w:rsid w:val="00715481"/>
    <w:rsid w:val="00743DD7"/>
    <w:rsid w:val="00746D3A"/>
    <w:rsid w:val="0075054A"/>
    <w:rsid w:val="007507E9"/>
    <w:rsid w:val="007526FF"/>
    <w:rsid w:val="00756773"/>
    <w:rsid w:val="00763AA2"/>
    <w:rsid w:val="00773252"/>
    <w:rsid w:val="00782C1A"/>
    <w:rsid w:val="00784D14"/>
    <w:rsid w:val="00796AC2"/>
    <w:rsid w:val="007A0C90"/>
    <w:rsid w:val="007A5632"/>
    <w:rsid w:val="007A5A2D"/>
    <w:rsid w:val="007B1977"/>
    <w:rsid w:val="007B33C4"/>
    <w:rsid w:val="007C1EA0"/>
    <w:rsid w:val="007C74E6"/>
    <w:rsid w:val="007E0056"/>
    <w:rsid w:val="007E4526"/>
    <w:rsid w:val="007E4E2D"/>
    <w:rsid w:val="007F77F1"/>
    <w:rsid w:val="00800887"/>
    <w:rsid w:val="008066D7"/>
    <w:rsid w:val="00807046"/>
    <w:rsid w:val="0081138D"/>
    <w:rsid w:val="00811859"/>
    <w:rsid w:val="00823BA7"/>
    <w:rsid w:val="00830A80"/>
    <w:rsid w:val="00833127"/>
    <w:rsid w:val="0084729B"/>
    <w:rsid w:val="008679A3"/>
    <w:rsid w:val="008732CF"/>
    <w:rsid w:val="00881A4C"/>
    <w:rsid w:val="00882C1F"/>
    <w:rsid w:val="00883B16"/>
    <w:rsid w:val="00887DA3"/>
    <w:rsid w:val="00892ADB"/>
    <w:rsid w:val="008944C0"/>
    <w:rsid w:val="008A4F28"/>
    <w:rsid w:val="008A7D15"/>
    <w:rsid w:val="008B75AD"/>
    <w:rsid w:val="008C577A"/>
    <w:rsid w:val="008C6341"/>
    <w:rsid w:val="008D2E40"/>
    <w:rsid w:val="008D3F26"/>
    <w:rsid w:val="008E560B"/>
    <w:rsid w:val="008F1A7A"/>
    <w:rsid w:val="0090020F"/>
    <w:rsid w:val="00901C4E"/>
    <w:rsid w:val="00905E34"/>
    <w:rsid w:val="00905EF4"/>
    <w:rsid w:val="00914F6D"/>
    <w:rsid w:val="00931457"/>
    <w:rsid w:val="009349A7"/>
    <w:rsid w:val="00937D53"/>
    <w:rsid w:val="009415A1"/>
    <w:rsid w:val="009517E5"/>
    <w:rsid w:val="009519EF"/>
    <w:rsid w:val="0095260D"/>
    <w:rsid w:val="0095543D"/>
    <w:rsid w:val="0096172B"/>
    <w:rsid w:val="009655AC"/>
    <w:rsid w:val="00971F48"/>
    <w:rsid w:val="00983ED6"/>
    <w:rsid w:val="00984EA5"/>
    <w:rsid w:val="00985876"/>
    <w:rsid w:val="009A2D6A"/>
    <w:rsid w:val="009A3E8D"/>
    <w:rsid w:val="009A49B2"/>
    <w:rsid w:val="009C0730"/>
    <w:rsid w:val="009C4747"/>
    <w:rsid w:val="009C7F50"/>
    <w:rsid w:val="009E1A2A"/>
    <w:rsid w:val="009F3D5E"/>
    <w:rsid w:val="009F70D1"/>
    <w:rsid w:val="00A11AC8"/>
    <w:rsid w:val="00A14E0E"/>
    <w:rsid w:val="00A15282"/>
    <w:rsid w:val="00A174D5"/>
    <w:rsid w:val="00A2205B"/>
    <w:rsid w:val="00A261B9"/>
    <w:rsid w:val="00A26EAF"/>
    <w:rsid w:val="00A314C5"/>
    <w:rsid w:val="00A316A5"/>
    <w:rsid w:val="00A32A5F"/>
    <w:rsid w:val="00A34727"/>
    <w:rsid w:val="00A351DE"/>
    <w:rsid w:val="00A365D0"/>
    <w:rsid w:val="00A4022A"/>
    <w:rsid w:val="00A443C8"/>
    <w:rsid w:val="00A56664"/>
    <w:rsid w:val="00A57764"/>
    <w:rsid w:val="00A714EA"/>
    <w:rsid w:val="00A722AE"/>
    <w:rsid w:val="00A74C69"/>
    <w:rsid w:val="00A74CA6"/>
    <w:rsid w:val="00A75197"/>
    <w:rsid w:val="00A7634F"/>
    <w:rsid w:val="00A77DDD"/>
    <w:rsid w:val="00A8555F"/>
    <w:rsid w:val="00A92B3B"/>
    <w:rsid w:val="00A935E1"/>
    <w:rsid w:val="00A93E6A"/>
    <w:rsid w:val="00AA7C95"/>
    <w:rsid w:val="00AB1F55"/>
    <w:rsid w:val="00AC54A0"/>
    <w:rsid w:val="00AC65D2"/>
    <w:rsid w:val="00AC7594"/>
    <w:rsid w:val="00AD2444"/>
    <w:rsid w:val="00AE5A23"/>
    <w:rsid w:val="00AE7437"/>
    <w:rsid w:val="00AF0EDE"/>
    <w:rsid w:val="00B00C83"/>
    <w:rsid w:val="00B03A9F"/>
    <w:rsid w:val="00B05BAE"/>
    <w:rsid w:val="00B06759"/>
    <w:rsid w:val="00B11947"/>
    <w:rsid w:val="00B3606E"/>
    <w:rsid w:val="00B4612B"/>
    <w:rsid w:val="00B57121"/>
    <w:rsid w:val="00B615A5"/>
    <w:rsid w:val="00B643D2"/>
    <w:rsid w:val="00B64754"/>
    <w:rsid w:val="00B703EE"/>
    <w:rsid w:val="00B75B58"/>
    <w:rsid w:val="00B83205"/>
    <w:rsid w:val="00B86599"/>
    <w:rsid w:val="00B8676B"/>
    <w:rsid w:val="00B91304"/>
    <w:rsid w:val="00B9159C"/>
    <w:rsid w:val="00BB07E5"/>
    <w:rsid w:val="00BB1BF1"/>
    <w:rsid w:val="00BB4660"/>
    <w:rsid w:val="00BB512A"/>
    <w:rsid w:val="00BC37F9"/>
    <w:rsid w:val="00BC6A18"/>
    <w:rsid w:val="00BD4853"/>
    <w:rsid w:val="00BD4F0D"/>
    <w:rsid w:val="00BE41D7"/>
    <w:rsid w:val="00BF15DB"/>
    <w:rsid w:val="00BF1D9B"/>
    <w:rsid w:val="00C053CD"/>
    <w:rsid w:val="00C10D55"/>
    <w:rsid w:val="00C1159C"/>
    <w:rsid w:val="00C148E5"/>
    <w:rsid w:val="00C206A6"/>
    <w:rsid w:val="00C20FB1"/>
    <w:rsid w:val="00C20FE9"/>
    <w:rsid w:val="00C309DE"/>
    <w:rsid w:val="00C40F2D"/>
    <w:rsid w:val="00C42194"/>
    <w:rsid w:val="00C53A1C"/>
    <w:rsid w:val="00C55EB1"/>
    <w:rsid w:val="00C63635"/>
    <w:rsid w:val="00C65A9D"/>
    <w:rsid w:val="00C7299F"/>
    <w:rsid w:val="00C82327"/>
    <w:rsid w:val="00C95806"/>
    <w:rsid w:val="00CA121C"/>
    <w:rsid w:val="00CA5624"/>
    <w:rsid w:val="00CA7448"/>
    <w:rsid w:val="00CA78BE"/>
    <w:rsid w:val="00CB3306"/>
    <w:rsid w:val="00CB7826"/>
    <w:rsid w:val="00CD275C"/>
    <w:rsid w:val="00CD43F5"/>
    <w:rsid w:val="00CD7F07"/>
    <w:rsid w:val="00CF0B6D"/>
    <w:rsid w:val="00CF0C58"/>
    <w:rsid w:val="00CF46DB"/>
    <w:rsid w:val="00CF4A73"/>
    <w:rsid w:val="00D033D5"/>
    <w:rsid w:val="00D04F2E"/>
    <w:rsid w:val="00D17509"/>
    <w:rsid w:val="00D30608"/>
    <w:rsid w:val="00D32E12"/>
    <w:rsid w:val="00D35708"/>
    <w:rsid w:val="00D35924"/>
    <w:rsid w:val="00D40E26"/>
    <w:rsid w:val="00D50734"/>
    <w:rsid w:val="00D6081E"/>
    <w:rsid w:val="00D67886"/>
    <w:rsid w:val="00D77979"/>
    <w:rsid w:val="00D80EC9"/>
    <w:rsid w:val="00D81837"/>
    <w:rsid w:val="00D829E4"/>
    <w:rsid w:val="00D9178E"/>
    <w:rsid w:val="00D917BF"/>
    <w:rsid w:val="00D97A47"/>
    <w:rsid w:val="00DA492E"/>
    <w:rsid w:val="00DB76DD"/>
    <w:rsid w:val="00DC2CA1"/>
    <w:rsid w:val="00DC795C"/>
    <w:rsid w:val="00DD3D36"/>
    <w:rsid w:val="00DD6EC9"/>
    <w:rsid w:val="00DF25AA"/>
    <w:rsid w:val="00DF5F5F"/>
    <w:rsid w:val="00E13417"/>
    <w:rsid w:val="00E17B3F"/>
    <w:rsid w:val="00E232F0"/>
    <w:rsid w:val="00E2547B"/>
    <w:rsid w:val="00E33570"/>
    <w:rsid w:val="00E44C99"/>
    <w:rsid w:val="00E46F7B"/>
    <w:rsid w:val="00E5612B"/>
    <w:rsid w:val="00E57777"/>
    <w:rsid w:val="00E60AF2"/>
    <w:rsid w:val="00E7613A"/>
    <w:rsid w:val="00E9022B"/>
    <w:rsid w:val="00E92E9E"/>
    <w:rsid w:val="00E9536C"/>
    <w:rsid w:val="00EC7279"/>
    <w:rsid w:val="00ED1290"/>
    <w:rsid w:val="00EE5AAC"/>
    <w:rsid w:val="00EE7285"/>
    <w:rsid w:val="00EE7598"/>
    <w:rsid w:val="00EF2730"/>
    <w:rsid w:val="00F04D64"/>
    <w:rsid w:val="00F0632A"/>
    <w:rsid w:val="00F06BB9"/>
    <w:rsid w:val="00F20CB5"/>
    <w:rsid w:val="00F215ED"/>
    <w:rsid w:val="00F272D3"/>
    <w:rsid w:val="00F34A6D"/>
    <w:rsid w:val="00F34D06"/>
    <w:rsid w:val="00F34FA0"/>
    <w:rsid w:val="00F3574E"/>
    <w:rsid w:val="00F37546"/>
    <w:rsid w:val="00F44405"/>
    <w:rsid w:val="00F4658F"/>
    <w:rsid w:val="00F47307"/>
    <w:rsid w:val="00F52423"/>
    <w:rsid w:val="00F61E17"/>
    <w:rsid w:val="00F71021"/>
    <w:rsid w:val="00F72D6F"/>
    <w:rsid w:val="00F74608"/>
    <w:rsid w:val="00F7561C"/>
    <w:rsid w:val="00F80315"/>
    <w:rsid w:val="00F8326E"/>
    <w:rsid w:val="00F834D1"/>
    <w:rsid w:val="00F91FBC"/>
    <w:rsid w:val="00F966A3"/>
    <w:rsid w:val="00FA3E27"/>
    <w:rsid w:val="00FA4BC4"/>
    <w:rsid w:val="00FB63C1"/>
    <w:rsid w:val="00FB7D82"/>
    <w:rsid w:val="00FC4283"/>
    <w:rsid w:val="00FD6A6C"/>
    <w:rsid w:val="00FF159E"/>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strokecolor="red"/>
    </o:shapedefaults>
    <o:shapelayout v:ext="edit">
      <o:idmap v:ext="edit" data="1"/>
    </o:shapelayout>
  </w:shapeDefaults>
  <w:decimalSymbol w:val=","/>
  <w:listSeparator w:val=";"/>
  <w14:docId w14:val="311661BF"/>
  <w15:docId w15:val="{FFFC070D-CC04-47BE-80B5-1FDC6F05B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D36"/>
    <w:pPr>
      <w:spacing w:after="0"/>
    </w:pPr>
    <w:rPr>
      <w:rFonts w:ascii="Arial" w:hAnsi="Arial" w:cs="Segoe UI"/>
      <w:noProof/>
      <w:sz w:val="17"/>
      <w:szCs w:val="17"/>
      <w:lang w:eastAsia="nl-NL"/>
    </w:rPr>
  </w:style>
  <w:style w:type="paragraph" w:styleId="Kop1">
    <w:name w:val="heading 1"/>
    <w:basedOn w:val="Standaard"/>
    <w:next w:val="Standaard"/>
    <w:link w:val="Kop1Char"/>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Standaard"/>
    <w:next w:val="Standaard"/>
    <w:link w:val="Kop2Char"/>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Standaard"/>
    <w:next w:val="Standaard"/>
    <w:link w:val="Kop3Char"/>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Standaard"/>
    <w:next w:val="Standaard"/>
    <w:link w:val="Kop4Char"/>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Standaard"/>
    <w:next w:val="Standaard"/>
    <w:link w:val="Kop5Char"/>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Standaard"/>
    <w:next w:val="Standaard"/>
    <w:link w:val="Kop6Char"/>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Standaard"/>
    <w:next w:val="Standaard"/>
    <w:link w:val="Kop7Char"/>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Standaard"/>
    <w:next w:val="Standaard"/>
    <w:link w:val="Kop8Char"/>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Standaard"/>
    <w:next w:val="Standaard"/>
    <w:link w:val="Kop9Char"/>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06BB9"/>
    <w:pPr>
      <w:tabs>
        <w:tab w:val="right" w:pos="9498"/>
        <w:tab w:val="right" w:pos="10289"/>
      </w:tabs>
      <w:spacing w:line="240" w:lineRule="auto"/>
    </w:pPr>
    <w:rPr>
      <w:sz w:val="14"/>
      <w:szCs w:val="14"/>
    </w:rPr>
  </w:style>
  <w:style w:type="character" w:customStyle="1" w:styleId="KoptekstChar">
    <w:name w:val="Koptekst Char"/>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Standaard"/>
    <w:link w:val="VoettekstChar"/>
    <w:uiPriority w:val="99"/>
    <w:unhideWhenUsed/>
    <w:rsid w:val="00F06BB9"/>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Standaard"/>
    <w:link w:val="BallontekstChar"/>
    <w:uiPriority w:val="99"/>
    <w:semiHidden/>
    <w:unhideWhenUsed/>
    <w:rsid w:val="00041A1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Standaard"/>
    <w:qFormat/>
    <w:rsid w:val="00EE7285"/>
    <w:pPr>
      <w:spacing w:line="240" w:lineRule="exact"/>
    </w:pPr>
    <w:rPr>
      <w:b/>
      <w:sz w:val="15"/>
      <w:szCs w:val="15"/>
    </w:rPr>
  </w:style>
  <w:style w:type="paragraph" w:customStyle="1" w:styleId="Colofontekst">
    <w:name w:val="_Colofontekst"/>
    <w:basedOn w:val="Standaard"/>
    <w:qFormat/>
    <w:rsid w:val="000827A2"/>
    <w:pPr>
      <w:spacing w:line="240" w:lineRule="exact"/>
    </w:pPr>
    <w:rPr>
      <w:sz w:val="15"/>
      <w:szCs w:val="15"/>
    </w:rPr>
  </w:style>
  <w:style w:type="paragraph" w:customStyle="1" w:styleId="KopOngenummerd">
    <w:name w:val="_KopOngenummerd"/>
    <w:basedOn w:val="Standaard"/>
    <w:next w:val="Standaard"/>
    <w:qFormat/>
    <w:rsid w:val="00497B89"/>
    <w:pPr>
      <w:spacing w:after="180"/>
    </w:pPr>
    <w:rPr>
      <w:color w:val="EC7405"/>
      <w:sz w:val="42"/>
      <w:szCs w:val="72"/>
    </w:rPr>
  </w:style>
  <w:style w:type="paragraph" w:customStyle="1" w:styleId="KopjeOranjge">
    <w:name w:val="_KopjeOranjge"/>
    <w:basedOn w:val="Standaard"/>
    <w:next w:val="Standaard"/>
    <w:qFormat/>
    <w:rsid w:val="00A32A5F"/>
    <w:pPr>
      <w:spacing w:beforeLines="115"/>
    </w:pPr>
    <w:rPr>
      <w:color w:val="EC7405"/>
      <w:sz w:val="20"/>
    </w:rPr>
  </w:style>
  <w:style w:type="paragraph" w:customStyle="1" w:styleId="BegrippenlijstTekst">
    <w:name w:val="_BegrippenlijstTekst"/>
    <w:basedOn w:val="Standaard"/>
    <w:qFormat/>
    <w:rsid w:val="004C16B5"/>
    <w:pPr>
      <w:spacing w:line="240" w:lineRule="atLeast"/>
    </w:pPr>
  </w:style>
  <w:style w:type="character" w:customStyle="1" w:styleId="Kop1Char">
    <w:name w:val="Kop 1 Char"/>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Char">
    <w:name w:val="Kop 2 Char"/>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Standaard"/>
    <w:qFormat/>
    <w:rsid w:val="00CF46DB"/>
    <w:pPr>
      <w:spacing w:beforeLines="115"/>
    </w:pPr>
    <w:rPr>
      <w:b/>
    </w:rPr>
  </w:style>
  <w:style w:type="character" w:customStyle="1" w:styleId="Kop3Char">
    <w:name w:val="Kop 3 Char"/>
    <w:basedOn w:val="Standaardalinea-lettertype"/>
    <w:link w:val="Kop3"/>
    <w:uiPriority w:val="9"/>
    <w:rsid w:val="00F06BB9"/>
    <w:rPr>
      <w:rFonts w:ascii="Segoe UI" w:eastAsiaTheme="majorEastAsia" w:hAnsi="Segoe UI" w:cstheme="minorHAnsi"/>
      <w:bCs/>
      <w:noProof/>
      <w:color w:val="EC7405"/>
      <w:sz w:val="28"/>
      <w:szCs w:val="30"/>
      <w:lang w:eastAsia="nl-NL"/>
    </w:rPr>
  </w:style>
  <w:style w:type="character" w:customStyle="1" w:styleId="Kop4Char">
    <w:name w:val="Kop 4 Char"/>
    <w:basedOn w:val="Standaardalinea-lettertype"/>
    <w:link w:val="Kop4"/>
    <w:uiPriority w:val="9"/>
    <w:rsid w:val="00833127"/>
    <w:rPr>
      <w:rFonts w:ascii="Segoe UI" w:eastAsiaTheme="majorEastAsia" w:hAnsi="Segoe UI" w:cs="Segoe UI"/>
      <w:bCs/>
      <w:iCs/>
      <w:noProof/>
      <w:color w:val="EC7405"/>
      <w:sz w:val="28"/>
      <w:szCs w:val="28"/>
      <w:lang w:eastAsia="nl-NL"/>
    </w:rPr>
  </w:style>
  <w:style w:type="paragraph" w:customStyle="1" w:styleId="EersteTitel">
    <w:name w:val="_EersteTitel"/>
    <w:basedOn w:val="Standaard"/>
    <w:qFormat/>
    <w:rsid w:val="006931E2"/>
    <w:pPr>
      <w:spacing w:after="180" w:line="240" w:lineRule="auto"/>
    </w:pPr>
    <w:rPr>
      <w:color w:val="FFFFFF" w:themeColor="background1"/>
      <w:sz w:val="28"/>
      <w:szCs w:val="28"/>
    </w:rPr>
  </w:style>
  <w:style w:type="paragraph" w:customStyle="1" w:styleId="Titel">
    <w:name w:val="_Titel"/>
    <w:basedOn w:val="Standaard"/>
    <w:qFormat/>
    <w:rsid w:val="006931E2"/>
    <w:pPr>
      <w:spacing w:after="60" w:line="480" w:lineRule="exact"/>
    </w:pPr>
    <w:rPr>
      <w:color w:val="FFFFFF" w:themeColor="background1"/>
      <w:sz w:val="48"/>
      <w:szCs w:val="48"/>
    </w:rPr>
  </w:style>
  <w:style w:type="paragraph" w:customStyle="1" w:styleId="Subtitel">
    <w:name w:val="_Subtitel"/>
    <w:basedOn w:val="Standaard"/>
    <w:qFormat/>
    <w:rsid w:val="006931E2"/>
    <w:pPr>
      <w:spacing w:line="480" w:lineRule="exact"/>
    </w:pPr>
    <w:rPr>
      <w:sz w:val="48"/>
      <w:szCs w:val="48"/>
    </w:rPr>
  </w:style>
  <w:style w:type="paragraph" w:styleId="Inhopg1">
    <w:name w:val="toc 1"/>
    <w:basedOn w:val="Standaard"/>
    <w:next w:val="Standaard"/>
    <w:autoRedefine/>
    <w:uiPriority w:val="39"/>
    <w:unhideWhenUsed/>
    <w:rsid w:val="00222158"/>
    <w:pPr>
      <w:tabs>
        <w:tab w:val="left" w:pos="454"/>
        <w:tab w:val="right" w:pos="7938"/>
      </w:tabs>
      <w:spacing w:after="100"/>
    </w:pPr>
    <w:rPr>
      <w:b/>
      <w:color w:val="000000" w:themeColor="text1"/>
    </w:rPr>
  </w:style>
  <w:style w:type="paragraph" w:styleId="Inhopg2">
    <w:name w:val="toc 2"/>
    <w:basedOn w:val="Standaard"/>
    <w:next w:val="Standaard"/>
    <w:autoRedefine/>
    <w:uiPriority w:val="39"/>
    <w:unhideWhenUsed/>
    <w:rsid w:val="00905E34"/>
    <w:pPr>
      <w:tabs>
        <w:tab w:val="right" w:pos="7938"/>
      </w:tabs>
      <w:spacing w:after="100"/>
    </w:pPr>
  </w:style>
  <w:style w:type="character" w:customStyle="1" w:styleId="Kop5Char">
    <w:name w:val="Kop 5 Char"/>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Standaard"/>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Borders>
        <w:insideH w:val="single" w:sz="8" w:space="0" w:color="FFFFFF" w:themeColor="background1"/>
        <w:insideV w:val="single" w:sz="8" w:space="0" w:color="FFFFFF" w:themeColor="background1"/>
      </w:tblBorders>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Char">
    <w:name w:val="Kop 6 Char"/>
    <w:basedOn w:val="Standaardalinea-lettertype"/>
    <w:link w:val="Kop6"/>
    <w:rsid w:val="002672B1"/>
    <w:rPr>
      <w:rFonts w:ascii="Times New Roman" w:eastAsia="Times" w:hAnsi="Times New Roman" w:cs="Times New Roman"/>
      <w:b/>
      <w:bCs/>
      <w:lang w:eastAsia="nl-NL"/>
    </w:rPr>
  </w:style>
  <w:style w:type="character" w:customStyle="1" w:styleId="Kop7Char">
    <w:name w:val="Kop 7 Char"/>
    <w:basedOn w:val="Standaardalinea-lettertype"/>
    <w:link w:val="Kop7"/>
    <w:rsid w:val="002672B1"/>
    <w:rPr>
      <w:rFonts w:ascii="Times New Roman" w:eastAsia="Times" w:hAnsi="Times New Roman" w:cs="Times New Roman"/>
      <w:sz w:val="24"/>
      <w:szCs w:val="24"/>
      <w:lang w:eastAsia="nl-NL"/>
    </w:rPr>
  </w:style>
  <w:style w:type="character" w:customStyle="1" w:styleId="Kop8Char">
    <w:name w:val="Kop 8 Char"/>
    <w:basedOn w:val="Standaardalinea-lettertype"/>
    <w:link w:val="Kop8"/>
    <w:rsid w:val="002672B1"/>
    <w:rPr>
      <w:rFonts w:ascii="Times New Roman" w:eastAsia="Times" w:hAnsi="Times New Roman" w:cs="Times New Roman"/>
      <w:i/>
      <w:iCs/>
      <w:sz w:val="24"/>
      <w:szCs w:val="24"/>
      <w:lang w:eastAsia="nl-NL"/>
    </w:rPr>
  </w:style>
  <w:style w:type="character" w:customStyle="1" w:styleId="Kop9Char">
    <w:name w:val="Kop 9 Char"/>
    <w:basedOn w:val="Standaardalinea-lettertype"/>
    <w:link w:val="Kop9"/>
    <w:rsid w:val="002672B1"/>
    <w:rPr>
      <w:rFonts w:ascii="Arial" w:eastAsia="Times" w:hAnsi="Arial" w:cs="Arial"/>
      <w:lang w:eastAsia="nl-NL"/>
    </w:rPr>
  </w:style>
  <w:style w:type="paragraph" w:styleId="Plattetekst">
    <w:name w:val="Body Text"/>
    <w:basedOn w:val="Standaard"/>
    <w:link w:val="PlattetekstChar"/>
    <w:rsid w:val="002672B1"/>
    <w:pPr>
      <w:spacing w:line="360" w:lineRule="auto"/>
    </w:pPr>
    <w:rPr>
      <w:rFonts w:eastAsia="Times" w:cs="Arial"/>
      <w:noProof w:val="0"/>
      <w:sz w:val="22"/>
      <w:szCs w:val="20"/>
    </w:rPr>
  </w:style>
  <w:style w:type="character" w:customStyle="1" w:styleId="PlattetekstChar">
    <w:name w:val="Platte tekst Char"/>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Standaard"/>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Standaard"/>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Standaard"/>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Standaard"/>
    <w:link w:val="VoetnoottekstChar"/>
    <w:uiPriority w:val="99"/>
    <w:semiHidden/>
    <w:rsid w:val="002672B1"/>
    <w:pPr>
      <w:spacing w:line="240" w:lineRule="auto"/>
    </w:pPr>
    <w:rPr>
      <w:rFonts w:eastAsia="Times" w:cs="Times New Roman"/>
      <w:noProof w:val="0"/>
      <w:sz w:val="24"/>
      <w:szCs w:val="20"/>
    </w:rPr>
  </w:style>
  <w:style w:type="character" w:customStyle="1" w:styleId="VoetnoottekstChar">
    <w:name w:val="Voetnoottekst Char"/>
    <w:basedOn w:val="Standaardalinea-lettertype"/>
    <w:link w:val="Voetnoottekst"/>
    <w:uiPriority w:val="99"/>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Standaard"/>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Standaard"/>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Standaard"/>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Standaard"/>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Standaard"/>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Standaard"/>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Standaard"/>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Standaard"/>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Standaard"/>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Standaard"/>
    <w:link w:val="TekstzonderopmaakChar"/>
    <w:rsid w:val="002672B1"/>
    <w:pPr>
      <w:spacing w:line="240" w:lineRule="auto"/>
    </w:pPr>
    <w:rPr>
      <w:rFonts w:ascii="Courier New" w:eastAsia="Times" w:hAnsi="Courier New" w:cs="Times New Roman"/>
      <w:noProof w:val="0"/>
      <w:sz w:val="20"/>
      <w:szCs w:val="20"/>
    </w:rPr>
  </w:style>
  <w:style w:type="character" w:customStyle="1" w:styleId="TekstzonderopmaakChar">
    <w:name w:val="Tekst zonder opmaak Char"/>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Standaard"/>
    <w:link w:val="Plattetekst2Char"/>
    <w:rsid w:val="002672B1"/>
    <w:pPr>
      <w:spacing w:after="120" w:line="480" w:lineRule="auto"/>
    </w:pPr>
    <w:rPr>
      <w:rFonts w:ascii="Times New Roman" w:eastAsia="Times" w:hAnsi="Times New Roman" w:cs="Times New Roman"/>
      <w:noProof w:val="0"/>
      <w:sz w:val="22"/>
      <w:szCs w:val="24"/>
    </w:rPr>
  </w:style>
  <w:style w:type="character" w:customStyle="1" w:styleId="Plattetekst2Char">
    <w:name w:val="Platte tekst 2 Char"/>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Standaard"/>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Standaard"/>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Standaard"/>
    <w:link w:val="PlattetekstinspringenChar"/>
    <w:rsid w:val="002672B1"/>
    <w:pPr>
      <w:spacing w:after="120" w:line="240" w:lineRule="auto"/>
      <w:ind w:left="283"/>
    </w:pPr>
    <w:rPr>
      <w:rFonts w:eastAsia="Times" w:cs="Times New Roman"/>
      <w:noProof w:val="0"/>
      <w:sz w:val="22"/>
      <w:szCs w:val="20"/>
    </w:rPr>
  </w:style>
  <w:style w:type="character" w:customStyle="1" w:styleId="PlattetekstinspringenChar">
    <w:name w:val="Platte tekst inspringen Char"/>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Standaard"/>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Standaard"/>
    <w:rsid w:val="002672B1"/>
    <w:pPr>
      <w:spacing w:line="240" w:lineRule="auto"/>
    </w:pPr>
    <w:rPr>
      <w:rFonts w:eastAsia="Times New Roman" w:cs="Times New Roman"/>
      <w:noProof w:val="0"/>
      <w:sz w:val="16"/>
      <w:szCs w:val="20"/>
    </w:rPr>
  </w:style>
  <w:style w:type="paragraph" w:styleId="Lijstnummering">
    <w:name w:val="List Number"/>
    <w:basedOn w:val="Standaard"/>
    <w:next w:val="Standaard"/>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Standaard"/>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Standaard"/>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Standaard"/>
    <w:link w:val="TekstopmerkingChar"/>
    <w:uiPriority w:val="99"/>
    <w:semiHidden/>
    <w:unhideWhenUsed/>
    <w:rsid w:val="002672B1"/>
    <w:pPr>
      <w:spacing w:line="240" w:lineRule="auto"/>
    </w:pPr>
    <w:rPr>
      <w:rFonts w:eastAsia="Times" w:cs="Times New Roman"/>
      <w:noProof w:val="0"/>
      <w:sz w:val="20"/>
      <w:szCs w:val="20"/>
    </w:rPr>
  </w:style>
  <w:style w:type="character" w:customStyle="1" w:styleId="TekstopmerkingChar">
    <w:name w:val="Tekst opmerking Char"/>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672B1"/>
    <w:rPr>
      <w:b/>
      <w:bCs/>
    </w:rPr>
  </w:style>
  <w:style w:type="character" w:customStyle="1" w:styleId="OnderwerpvanopmerkingChar">
    <w:name w:val="Onderwerp van opmerking Char"/>
    <w:basedOn w:val="TekstopmerkingChar"/>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Standaard"/>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Standaard"/>
    <w:next w:val="Standaard"/>
    <w:autoRedefine/>
    <w:uiPriority w:val="39"/>
    <w:unhideWhenUsed/>
    <w:rsid w:val="00C20FE9"/>
    <w:pPr>
      <w:spacing w:after="100"/>
      <w:ind w:left="340"/>
    </w:pPr>
  </w:style>
  <w:style w:type="paragraph" w:styleId="Inhopg40">
    <w:name w:val="toc 4"/>
    <w:basedOn w:val="Standaard"/>
    <w:next w:val="Standaard"/>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Standaard"/>
    <w:next w:val="Standaard"/>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Standaard"/>
    <w:next w:val="Standaard"/>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Standaard"/>
    <w:next w:val="Standaard"/>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Standaard"/>
    <w:next w:val="Standaard"/>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Standaard"/>
    <w:next w:val="Standaard"/>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Standaard"/>
    <w:qFormat/>
    <w:rsid w:val="009F70D1"/>
    <w:pPr>
      <w:spacing w:line="240" w:lineRule="auto"/>
    </w:pPr>
    <w:rPr>
      <w:b/>
      <w:noProof w:val="0"/>
    </w:rPr>
  </w:style>
  <w:style w:type="paragraph" w:customStyle="1" w:styleId="Tekstblauw-Regular">
    <w:name w:val="_Tekstblauw-Regular"/>
    <w:basedOn w:val="Standaard"/>
    <w:qFormat/>
    <w:rsid w:val="00CF4A73"/>
    <w:rPr>
      <w:noProof w:val="0"/>
      <w:color w:val="1F497D" w:themeColor="tex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6.xml"/><Relationship Id="rId22"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cid:0C4CD616-54FD-4BE1-A128-17313430B882@lan"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27EF0B-035F-4447-A4FE-FF08574864AC}">
  <ds:schemaRefs>
    <ds:schemaRef ds:uri="http://schemas.openxmlformats.org/officeDocument/2006/bibliography"/>
  </ds:schemaRefs>
</ds:datastoreItem>
</file>

<file path=customXml/itemProps2.xml><?xml version="1.0" encoding="utf-8"?>
<ds:datastoreItem xmlns:ds="http://schemas.openxmlformats.org/officeDocument/2006/customXml" ds:itemID="{DE1C3EC7-1108-49A5-B4B6-7A4B2FCF7C79}"/>
</file>

<file path=customXml/itemProps3.xml><?xml version="1.0" encoding="utf-8"?>
<ds:datastoreItem xmlns:ds="http://schemas.openxmlformats.org/officeDocument/2006/customXml" ds:itemID="{81F0A788-AF24-4A9C-86CC-1A28F350C9A4}"/>
</file>

<file path=customXml/itemProps4.xml><?xml version="1.0" encoding="utf-8"?>
<ds:datastoreItem xmlns:ds="http://schemas.openxmlformats.org/officeDocument/2006/customXml" ds:itemID="{0EAEE566-95F4-44B8-96A7-F981138B9983}"/>
</file>

<file path=docProps/app.xml><?xml version="1.0" encoding="utf-8"?>
<Properties xmlns="http://schemas.openxmlformats.org/officeDocument/2006/extended-properties" xmlns:vt="http://schemas.openxmlformats.org/officeDocument/2006/docPropsVTypes">
  <Template>NOC_NSF rapport.dotm</Template>
  <TotalTime>169</TotalTime>
  <Pages>37</Pages>
  <Words>9074</Words>
  <Characters>49913</Characters>
  <Application>Microsoft Office Word</Application>
  <DocSecurity>0</DocSecurity>
  <Lines>415</Lines>
  <Paragraphs>117</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58870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Anouk ter Bille</cp:lastModifiedBy>
  <cp:revision>79</cp:revision>
  <cp:lastPrinted>2017-02-13T17:32:00Z</cp:lastPrinted>
  <dcterms:created xsi:type="dcterms:W3CDTF">2017-03-29T13:16:00Z</dcterms:created>
  <dcterms:modified xsi:type="dcterms:W3CDTF">2017-06-19T12:47:00Z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